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252B" w:rsidR="006D1154" w:rsidRDefault="006D1154" w14:paraId="d29b35d" w14:textId="d29b35d">
      <w:pPr>
        <w:jc w:val="both"/>
        <w15:collapsed w:val="false"/>
        <w:rPr>
          <w:rFonts w:ascii="Arial" w:hAnsi="Arial" w:cs="Arial"/>
        </w:rPr>
      </w:pPr>
      <w:bookmarkStart w:name="_GoBack" w:id="0"/>
      <w:bookmarkEnd w:id="0"/>
    </w:p>
    <w:p w:rsidRPr="00C2252B" w:rsidR="005F742A" w:rsidP="00296843" w:rsidRDefault="00755D68">
      <w:pPr>
        <w:rPr>
          <w:rFonts w:ascii="Arial" w:hAnsi="Arial" w:cs="Arial"/>
        </w:rPr>
      </w:pPr>
      <w:r w:rsidRPr="00C2252B">
        <w:rPr>
          <w:rFonts w:ascii="Arial" w:hAnsi="Arial" w:cs="Arial"/>
        </w:rPr>
        <w:t>s</w:t>
      </w:r>
      <w:r w:rsidRPr="00C2252B" w:rsidR="005F742A">
        <w:rPr>
          <w:rFonts w:ascii="Arial" w:hAnsi="Arial" w:cs="Arial"/>
        </w:rPr>
        <w:t>astavljen kod Trgova</w:t>
      </w:r>
      <w:r w:rsidRPr="00C2252B" w:rsidR="00B05A4E">
        <w:rPr>
          <w:rFonts w:ascii="Arial" w:hAnsi="Arial" w:cs="Arial"/>
        </w:rPr>
        <w:t>čkog suda u Zagrebu u</w:t>
      </w:r>
      <w:r w:rsidRPr="00C2252B" w:rsidR="001D20C6">
        <w:rPr>
          <w:rFonts w:ascii="Arial" w:hAnsi="Arial" w:cs="Arial"/>
        </w:rPr>
        <w:t xml:space="preserve"> stečajnom postupku nad stečajnim dužnikom </w:t>
      </w:r>
      <w:r w:rsidRPr="00C2252B" w:rsidR="001D20C6">
        <w:rPr>
          <w:rStyle w:val="fontstyle01"/>
        </w:rPr>
        <w:t>DIOKI d.d. u stečaju, Zagreb, Čulinečka</w:t>
      </w:r>
      <w:r w:rsidRPr="00C2252B" w:rsidR="00296843">
        <w:rPr>
          <w:rFonts w:ascii="Arial" w:hAnsi="Arial" w:cs="Arial"/>
          <w:color w:val="000000"/>
        </w:rPr>
        <w:t xml:space="preserve"> </w:t>
      </w:r>
      <w:r w:rsidRPr="00C2252B" w:rsidR="001D20C6">
        <w:rPr>
          <w:rStyle w:val="fontstyle01"/>
        </w:rPr>
        <w:t>cesta 252, OIB: 71451172026</w:t>
      </w:r>
      <w:r w:rsidRPr="00C2252B" w:rsidR="00701E68">
        <w:rPr>
          <w:rFonts w:ascii="Arial" w:hAnsi="Arial" w:cs="Arial"/>
        </w:rPr>
        <w:t>,</w:t>
      </w:r>
      <w:r w:rsidRPr="00C2252B" w:rsidR="00202D5D">
        <w:rPr>
          <w:rFonts w:ascii="Arial" w:hAnsi="Arial" w:cs="Arial"/>
        </w:rPr>
        <w:t xml:space="preserve">  </w:t>
      </w:r>
      <w:r w:rsidRPr="00C2252B" w:rsidR="005F742A">
        <w:rPr>
          <w:rFonts w:ascii="Arial" w:hAnsi="Arial" w:cs="Arial"/>
        </w:rPr>
        <w:t xml:space="preserve">na ročištu održanom dana </w:t>
      </w:r>
      <w:r w:rsidR="005976E2">
        <w:rPr>
          <w:rFonts w:ascii="Arial" w:hAnsi="Arial" w:cs="Arial"/>
        </w:rPr>
        <w:t>19. ožujka</w:t>
      </w:r>
      <w:r w:rsidR="00DC10E3">
        <w:rPr>
          <w:rFonts w:ascii="Arial" w:hAnsi="Arial" w:cs="Arial"/>
        </w:rPr>
        <w:t xml:space="preserve"> 2024.</w:t>
      </w:r>
      <w:r w:rsidRPr="00C2252B" w:rsidR="004B2FD2">
        <w:rPr>
          <w:rFonts w:ascii="Arial" w:hAnsi="Arial" w:cs="Arial"/>
        </w:rPr>
        <w:t xml:space="preserve"> s početkom u </w:t>
      </w:r>
      <w:r w:rsidR="005976E2">
        <w:rPr>
          <w:rFonts w:ascii="Arial" w:hAnsi="Arial" w:cs="Arial"/>
        </w:rPr>
        <w:t>11,00</w:t>
      </w:r>
      <w:r w:rsidR="00CC6880">
        <w:rPr>
          <w:rFonts w:ascii="Arial" w:hAnsi="Arial" w:cs="Arial"/>
        </w:rPr>
        <w:t xml:space="preserve"> sati, </w:t>
      </w:r>
    </w:p>
    <w:p w:rsidRPr="00C2252B" w:rsidR="005F742A" w:rsidRDefault="005F742A">
      <w:pPr>
        <w:jc w:val="both"/>
        <w:rPr>
          <w:rFonts w:ascii="Arial" w:hAnsi="Arial" w:cs="Arial"/>
        </w:rPr>
      </w:pPr>
    </w:p>
    <w:p w:rsidRPr="00C2252B" w:rsidR="005F742A" w:rsidRDefault="005F742A">
      <w:pPr>
        <w:jc w:val="both"/>
        <w:rPr>
          <w:rFonts w:ascii="Arial" w:hAnsi="Arial" w:cs="Arial"/>
          <w:u w:val="single"/>
        </w:rPr>
      </w:pPr>
      <w:r w:rsidRPr="00C2252B">
        <w:rPr>
          <w:rFonts w:ascii="Arial" w:hAnsi="Arial" w:cs="Arial"/>
          <w:u w:val="single"/>
        </w:rPr>
        <w:t>NAZOČNI:</w:t>
      </w:r>
    </w:p>
    <w:p w:rsidRPr="00C2252B" w:rsidR="00E12C02" w:rsidRDefault="00E12C02">
      <w:pPr>
        <w:jc w:val="both"/>
        <w:rPr>
          <w:rFonts w:ascii="Arial" w:hAnsi="Arial" w:cs="Arial"/>
          <w:u w:val="single"/>
        </w:rPr>
      </w:pPr>
    </w:p>
    <w:p w:rsidRPr="00C2252B" w:rsidR="005F742A" w:rsidRDefault="00B05A4E">
      <w:pPr>
        <w:jc w:val="both"/>
        <w:rPr>
          <w:rFonts w:ascii="Arial" w:hAnsi="Arial" w:cs="Arial"/>
        </w:rPr>
      </w:pPr>
      <w:r w:rsidRPr="00C2252B">
        <w:rPr>
          <w:rFonts w:ascii="Arial" w:hAnsi="Arial" w:cs="Arial"/>
        </w:rPr>
        <w:t>1.</w:t>
      </w:r>
      <w:r w:rsidRPr="00C2252B" w:rsidR="00F918AE">
        <w:rPr>
          <w:rFonts w:ascii="Arial" w:hAnsi="Arial" w:cs="Arial"/>
        </w:rPr>
        <w:t>)</w:t>
      </w:r>
      <w:r w:rsidRPr="00C2252B">
        <w:rPr>
          <w:rFonts w:ascii="Arial" w:hAnsi="Arial" w:cs="Arial"/>
        </w:rPr>
        <w:t xml:space="preserve"> </w:t>
      </w:r>
      <w:r w:rsidRPr="00C2252B" w:rsidR="00E12C02">
        <w:rPr>
          <w:rFonts w:ascii="Arial" w:hAnsi="Arial" w:cs="Arial"/>
        </w:rPr>
        <w:t>Vesna Sremac Šoštar</w:t>
      </w:r>
      <w:r w:rsidRPr="00C2252B" w:rsidR="00681560">
        <w:rPr>
          <w:rFonts w:ascii="Arial" w:hAnsi="Arial" w:cs="Arial"/>
        </w:rPr>
        <w:t xml:space="preserve">, </w:t>
      </w:r>
      <w:r w:rsidRPr="00C2252B" w:rsidR="00177DBD">
        <w:rPr>
          <w:rFonts w:ascii="Arial" w:hAnsi="Arial" w:cs="Arial"/>
        </w:rPr>
        <w:t xml:space="preserve">stečajni sudac </w:t>
      </w:r>
    </w:p>
    <w:p w:rsidRPr="00C2252B" w:rsidR="005F742A" w:rsidRDefault="00B05A4E">
      <w:pPr>
        <w:jc w:val="both"/>
        <w:rPr>
          <w:rFonts w:ascii="Arial" w:hAnsi="Arial" w:cs="Arial"/>
        </w:rPr>
      </w:pPr>
      <w:r w:rsidRPr="00C2252B">
        <w:rPr>
          <w:rFonts w:ascii="Arial" w:hAnsi="Arial" w:cs="Arial"/>
        </w:rPr>
        <w:t>2.</w:t>
      </w:r>
      <w:r w:rsidRPr="00C2252B" w:rsidR="00F918AE">
        <w:rPr>
          <w:rFonts w:ascii="Arial" w:hAnsi="Arial" w:cs="Arial"/>
        </w:rPr>
        <w:t>)</w:t>
      </w:r>
      <w:r w:rsidRPr="00C2252B">
        <w:rPr>
          <w:rFonts w:ascii="Arial" w:hAnsi="Arial" w:cs="Arial"/>
        </w:rPr>
        <w:t xml:space="preserve"> </w:t>
      </w:r>
      <w:r w:rsidRPr="00C2252B" w:rsidR="00804746">
        <w:rPr>
          <w:rFonts w:ascii="Arial" w:hAnsi="Arial" w:cs="Arial"/>
        </w:rPr>
        <w:t>Vinka MIhalinčić</w:t>
      </w:r>
      <w:r w:rsidRPr="00C2252B" w:rsidR="002F4A01">
        <w:rPr>
          <w:rFonts w:ascii="Arial" w:hAnsi="Arial" w:cs="Arial"/>
        </w:rPr>
        <w:t>,</w:t>
      </w:r>
      <w:r w:rsidRPr="00C2252B" w:rsidR="00681560">
        <w:rPr>
          <w:rFonts w:ascii="Arial" w:hAnsi="Arial" w:cs="Arial"/>
        </w:rPr>
        <w:t xml:space="preserve"> </w:t>
      </w:r>
      <w:r w:rsidRPr="00C2252B" w:rsidR="005F742A">
        <w:rPr>
          <w:rFonts w:ascii="Arial" w:hAnsi="Arial" w:cs="Arial"/>
        </w:rPr>
        <w:t>zapisničar</w:t>
      </w:r>
    </w:p>
    <w:p w:rsidRPr="00C2252B" w:rsidR="005F742A" w:rsidRDefault="005F742A">
      <w:pPr>
        <w:jc w:val="both"/>
        <w:rPr>
          <w:rFonts w:ascii="Arial" w:hAnsi="Arial" w:cs="Arial"/>
        </w:rPr>
      </w:pPr>
    </w:p>
    <w:p w:rsidR="000D105D" w:rsidP="000D105D" w:rsidRDefault="000D105D">
      <w:pPr>
        <w:jc w:val="both"/>
        <w:rPr>
          <w:rFonts w:ascii="Arial" w:hAnsi="Arial" w:cs="Arial"/>
        </w:rPr>
      </w:pPr>
      <w:r w:rsidRPr="00C2252B">
        <w:rPr>
          <w:rFonts w:ascii="Arial" w:hAnsi="Arial" w:cs="Arial"/>
        </w:rPr>
        <w:t xml:space="preserve">Konstatira se da je za dužnika pristupio stečajni upravitelj </w:t>
      </w:r>
      <w:r w:rsidRPr="00C2252B" w:rsidR="00296843">
        <w:rPr>
          <w:rFonts w:ascii="Arial" w:hAnsi="Arial" w:cs="Arial"/>
        </w:rPr>
        <w:t>Marija Vujčić Turkulin</w:t>
      </w:r>
      <w:r w:rsidRPr="00C2252B">
        <w:rPr>
          <w:rFonts w:ascii="Arial" w:hAnsi="Arial" w:cs="Arial"/>
        </w:rPr>
        <w:t xml:space="preserve"> </w:t>
      </w:r>
    </w:p>
    <w:p w:rsidR="00AA5969" w:rsidP="000D105D" w:rsidRDefault="00AA5969">
      <w:pPr>
        <w:jc w:val="both"/>
        <w:rPr>
          <w:rFonts w:ascii="Arial" w:hAnsi="Arial" w:cs="Arial"/>
        </w:rPr>
      </w:pPr>
    </w:p>
    <w:p w:rsidR="00AA5969" w:rsidP="000D105D" w:rsidRDefault="00AA5969">
      <w:pPr>
        <w:jc w:val="both"/>
        <w:rPr>
          <w:rFonts w:ascii="Arial" w:hAnsi="Arial" w:cs="Arial"/>
        </w:rPr>
      </w:pPr>
      <w:r>
        <w:rPr>
          <w:rFonts w:ascii="Arial" w:hAnsi="Arial" w:cs="Arial"/>
        </w:rPr>
        <w:t xml:space="preserve">Stečajni vjerovnik </w:t>
      </w:r>
    </w:p>
    <w:p w:rsidRPr="00C2252B" w:rsidR="00AA5969" w:rsidP="000D105D" w:rsidRDefault="00AA5969">
      <w:pPr>
        <w:jc w:val="both"/>
        <w:rPr>
          <w:rFonts w:ascii="Arial" w:hAnsi="Arial" w:cs="Arial"/>
        </w:rPr>
      </w:pPr>
      <w:r>
        <w:rPr>
          <w:rFonts w:ascii="Arial" w:hAnsi="Arial" w:cs="Arial"/>
        </w:rPr>
        <w:t xml:space="preserve">BLUE IRIS d.o.o.  – pun. Lara Kolega, odvj. Vježbenik </w:t>
      </w:r>
      <w:r w:rsidR="00BA61B5">
        <w:rPr>
          <w:rFonts w:ascii="Arial" w:hAnsi="Arial" w:cs="Arial"/>
        </w:rPr>
        <w:t xml:space="preserve">s položenim pravosudnim ispitom </w:t>
      </w:r>
    </w:p>
    <w:p w:rsidRPr="00C2252B" w:rsidR="000D105D" w:rsidP="000D105D" w:rsidRDefault="000D105D">
      <w:pPr>
        <w:jc w:val="both"/>
        <w:rPr>
          <w:rFonts w:ascii="Arial" w:hAnsi="Arial" w:cs="Arial"/>
        </w:rPr>
      </w:pPr>
    </w:p>
    <w:p w:rsidRPr="00C2252B" w:rsidR="000D105D" w:rsidP="000D105D" w:rsidRDefault="00F96E44">
      <w:pPr>
        <w:jc w:val="both"/>
        <w:rPr>
          <w:rFonts w:ascii="Arial" w:hAnsi="Arial" w:cs="Arial"/>
        </w:rPr>
      </w:pPr>
      <w:r w:rsidRPr="00C2252B">
        <w:rPr>
          <w:rFonts w:ascii="Arial" w:hAnsi="Arial" w:cs="Arial"/>
        </w:rPr>
        <w:t xml:space="preserve">Razlučni vjerovnici: </w:t>
      </w:r>
      <w:r w:rsidRPr="00C2252B" w:rsidR="000D105D">
        <w:rPr>
          <w:rFonts w:ascii="Arial" w:hAnsi="Arial" w:cs="Arial"/>
        </w:rPr>
        <w:t xml:space="preserve"> </w:t>
      </w:r>
    </w:p>
    <w:p w:rsidRPr="00C2252B" w:rsidR="00A166E4" w:rsidP="00A166E4" w:rsidRDefault="00A166E4">
      <w:pPr>
        <w:ind w:firstLine="708"/>
        <w:jc w:val="both"/>
        <w:rPr>
          <w:rFonts w:ascii="Arial" w:hAnsi="Arial" w:cs="Arial"/>
        </w:rPr>
      </w:pPr>
      <w:r w:rsidRPr="00C2252B">
        <w:rPr>
          <w:rFonts w:ascii="Arial" w:hAnsi="Arial" w:cs="Arial"/>
        </w:rPr>
        <w:t>- HRVATSKA BANKA ZA OBNOVU I RAZVITAK, Zagreb, Strossmayerov trg 9, OIB: 26702280390</w:t>
      </w:r>
      <w:r w:rsidR="00702639">
        <w:rPr>
          <w:rFonts w:ascii="Arial" w:hAnsi="Arial" w:cs="Arial"/>
        </w:rPr>
        <w:t xml:space="preserve"> – nitko-dostava uredna</w:t>
      </w:r>
    </w:p>
    <w:p w:rsidRPr="00C2252B" w:rsidR="00A166E4" w:rsidP="00A166E4" w:rsidRDefault="00A166E4">
      <w:pPr>
        <w:jc w:val="both"/>
        <w:rPr>
          <w:rFonts w:ascii="Arial" w:hAnsi="Arial" w:cs="Arial"/>
        </w:rPr>
      </w:pPr>
      <w:r w:rsidRPr="00C2252B">
        <w:rPr>
          <w:rFonts w:ascii="Arial" w:hAnsi="Arial" w:cs="Arial"/>
        </w:rPr>
        <w:tab/>
        <w:t>- APS DELTA S.A., RUE EUGENE RUPPERT 6, 2453 LUKSEMBOURG, LUKSEMBURG, LUKSEMBURG, OIB: 45421012929</w:t>
      </w:r>
      <w:r w:rsidR="00702639">
        <w:rPr>
          <w:rFonts w:ascii="Arial" w:hAnsi="Arial" w:cs="Arial"/>
        </w:rPr>
        <w:t xml:space="preserve"> – nitko-dostava uredna</w:t>
      </w:r>
    </w:p>
    <w:p w:rsidRPr="00C2252B" w:rsidR="00A166E4" w:rsidP="00A166E4" w:rsidRDefault="00A166E4">
      <w:pPr>
        <w:jc w:val="both"/>
        <w:rPr>
          <w:rFonts w:ascii="Arial" w:hAnsi="Arial" w:cs="Arial"/>
        </w:rPr>
      </w:pPr>
      <w:r w:rsidRPr="00C2252B">
        <w:rPr>
          <w:rFonts w:ascii="Arial" w:hAnsi="Arial" w:cs="Arial"/>
        </w:rPr>
        <w:tab/>
        <w:t>- MAMIĆ PERIĆ REBERSKI RIMAC, ODVJETNIČKO DRUŠTVO d.o.o, Zagreb, Ulica Ivana Lučića 2. OIB: 32802230502</w:t>
      </w:r>
      <w:r w:rsidR="00702639">
        <w:rPr>
          <w:rFonts w:ascii="Arial" w:hAnsi="Arial" w:cs="Arial"/>
        </w:rPr>
        <w:t xml:space="preserve"> – nitko-dostava uredna</w:t>
      </w:r>
    </w:p>
    <w:p w:rsidRPr="00702639" w:rsidR="00CB3521" w:rsidP="00702639" w:rsidRDefault="00CB3521">
      <w:pPr>
        <w:jc w:val="both"/>
        <w:rPr>
          <w:rFonts w:ascii="Arial" w:hAnsi="Arial" w:cs="Arial"/>
        </w:rPr>
      </w:pPr>
    </w:p>
    <w:p w:rsidRPr="00C2252B" w:rsidR="00123D0B" w:rsidP="00123D0B" w:rsidRDefault="00123D0B">
      <w:pPr>
        <w:jc w:val="both"/>
        <w:rPr>
          <w:rFonts w:ascii="Arial" w:hAnsi="Arial" w:cs="Arial"/>
        </w:rPr>
      </w:pPr>
      <w:r w:rsidRPr="00C2252B">
        <w:rPr>
          <w:rFonts w:ascii="Arial" w:hAnsi="Arial" w:cs="Arial"/>
        </w:rPr>
        <w:t xml:space="preserve">ZA PONUDITELJE : </w:t>
      </w:r>
    </w:p>
    <w:p w:rsidR="003F7797" w:rsidP="00A266D4" w:rsidRDefault="00A266D4">
      <w:pPr>
        <w:pStyle w:val="Tijeloteksta"/>
        <w:numPr>
          <w:ilvl w:val="0"/>
          <w:numId w:val="43"/>
        </w:numPr>
        <w:jc w:val="both"/>
        <w:outlineLvl w:val="0"/>
        <w:rPr>
          <w:sz w:val="24"/>
        </w:rPr>
      </w:pPr>
      <w:r>
        <w:rPr>
          <w:sz w:val="24"/>
        </w:rPr>
        <w:t xml:space="preserve">DIZMAR d.o.o. Zagreb, Majstorska ulica 5, OIB: </w:t>
      </w:r>
      <w:r w:rsidRPr="00A266D4">
        <w:rPr>
          <w:sz w:val="24"/>
        </w:rPr>
        <w:t>42645058618</w:t>
      </w:r>
      <w:r w:rsidR="0022515F">
        <w:rPr>
          <w:sz w:val="24"/>
        </w:rPr>
        <w:t xml:space="preserve"> – zakonski zastupnik Asmir Mahmić</w:t>
      </w:r>
    </w:p>
    <w:p w:rsidR="006F4E15" w:rsidP="006F4E15" w:rsidRDefault="006F4E15">
      <w:pPr>
        <w:pStyle w:val="Tijeloteksta"/>
        <w:numPr>
          <w:ilvl w:val="0"/>
          <w:numId w:val="43"/>
        </w:numPr>
        <w:jc w:val="both"/>
        <w:outlineLvl w:val="0"/>
        <w:rPr>
          <w:sz w:val="24"/>
        </w:rPr>
      </w:pPr>
      <w:r>
        <w:rPr>
          <w:sz w:val="24"/>
        </w:rPr>
        <w:t xml:space="preserve">DUBRAVKA MIŠE, Zagreb, Jordanovac 111, OIB: </w:t>
      </w:r>
      <w:r w:rsidRPr="006F4E15">
        <w:rPr>
          <w:sz w:val="24"/>
        </w:rPr>
        <w:t>39653067388</w:t>
      </w:r>
      <w:r w:rsidR="00C85B20">
        <w:rPr>
          <w:sz w:val="24"/>
        </w:rPr>
        <w:t xml:space="preserve"> - osobno</w:t>
      </w:r>
    </w:p>
    <w:p w:rsidR="00713DFC" w:rsidP="00713DFC" w:rsidRDefault="00713DFC">
      <w:pPr>
        <w:pStyle w:val="Tijeloteksta"/>
        <w:numPr>
          <w:ilvl w:val="0"/>
          <w:numId w:val="43"/>
        </w:numPr>
        <w:jc w:val="both"/>
        <w:outlineLvl w:val="0"/>
        <w:rPr>
          <w:sz w:val="24"/>
        </w:rPr>
      </w:pPr>
      <w:r>
        <w:rPr>
          <w:sz w:val="24"/>
        </w:rPr>
        <w:t xml:space="preserve">KLAR-IVA d.o.o., Zagreb, Luja Adamiča 13, OIB: </w:t>
      </w:r>
      <w:r w:rsidRPr="00713DFC">
        <w:rPr>
          <w:sz w:val="24"/>
        </w:rPr>
        <w:t>03963335960</w:t>
      </w:r>
      <w:r w:rsidR="00C74B6D">
        <w:rPr>
          <w:sz w:val="24"/>
        </w:rPr>
        <w:t xml:space="preserve"> – zakonski zastupnik Domagoj Klarić</w:t>
      </w:r>
    </w:p>
    <w:p w:rsidR="00157953" w:rsidP="00157953" w:rsidRDefault="00157953">
      <w:pPr>
        <w:pStyle w:val="Tijeloteksta"/>
        <w:numPr>
          <w:ilvl w:val="0"/>
          <w:numId w:val="43"/>
        </w:numPr>
        <w:jc w:val="both"/>
        <w:outlineLvl w:val="0"/>
        <w:rPr>
          <w:sz w:val="24"/>
        </w:rPr>
      </w:pPr>
      <w:r w:rsidRPr="00157953">
        <w:rPr>
          <w:sz w:val="24"/>
        </w:rPr>
        <w:t xml:space="preserve">KorBox d.o.o. </w:t>
      </w:r>
      <w:r>
        <w:rPr>
          <w:sz w:val="24"/>
        </w:rPr>
        <w:t xml:space="preserve">, Zagreb, Trgovačka ulica 6, OIB: </w:t>
      </w:r>
      <w:r w:rsidRPr="00157953">
        <w:rPr>
          <w:sz w:val="24"/>
        </w:rPr>
        <w:t>54253942164</w:t>
      </w:r>
      <w:r w:rsidR="00433A96">
        <w:rPr>
          <w:sz w:val="24"/>
        </w:rPr>
        <w:t xml:space="preserve"> – vlasnik Pero Kordić</w:t>
      </w:r>
    </w:p>
    <w:p w:rsidR="007F0289" w:rsidP="009A764B" w:rsidRDefault="007F0289">
      <w:pPr>
        <w:pStyle w:val="Tijeloteksta"/>
        <w:numPr>
          <w:ilvl w:val="0"/>
          <w:numId w:val="43"/>
        </w:numPr>
        <w:jc w:val="both"/>
        <w:outlineLvl w:val="0"/>
        <w:rPr>
          <w:sz w:val="24"/>
        </w:rPr>
      </w:pPr>
      <w:r>
        <w:rPr>
          <w:sz w:val="24"/>
        </w:rPr>
        <w:t xml:space="preserve">PRIMO-TURIZAM d.o.o., </w:t>
      </w:r>
      <w:r w:rsidR="009A764B">
        <w:rPr>
          <w:sz w:val="24"/>
        </w:rPr>
        <w:t xml:space="preserve">Sesvete, Slatinska ulica 4, OIB: </w:t>
      </w:r>
      <w:r w:rsidRPr="009A764B" w:rsidR="009A764B">
        <w:rPr>
          <w:sz w:val="24"/>
        </w:rPr>
        <w:t>69922577580</w:t>
      </w:r>
      <w:r w:rsidR="00B05CD0">
        <w:rPr>
          <w:sz w:val="24"/>
        </w:rPr>
        <w:t xml:space="preserve"> – zakonski zastupnik Daniel Bašić</w:t>
      </w:r>
    </w:p>
    <w:p w:rsidR="00FC2E05" w:rsidP="00E27EF7" w:rsidRDefault="00FC2E05">
      <w:pPr>
        <w:pStyle w:val="Tijeloteksta"/>
        <w:numPr>
          <w:ilvl w:val="0"/>
          <w:numId w:val="43"/>
        </w:numPr>
        <w:jc w:val="both"/>
        <w:outlineLvl w:val="0"/>
        <w:rPr>
          <w:sz w:val="24"/>
        </w:rPr>
      </w:pPr>
      <w:r>
        <w:rPr>
          <w:sz w:val="24"/>
        </w:rPr>
        <w:t xml:space="preserve">DRUGI-KLIK d.o.o., </w:t>
      </w:r>
      <w:r w:rsidR="007A3BF5">
        <w:rPr>
          <w:sz w:val="24"/>
        </w:rPr>
        <w:t xml:space="preserve">Zagreb, Slavonska avenija </w:t>
      </w:r>
      <w:r w:rsidR="00E27EF7">
        <w:rPr>
          <w:sz w:val="24"/>
        </w:rPr>
        <w:t xml:space="preserve">26/2, OIB: </w:t>
      </w:r>
      <w:r w:rsidRPr="00E27EF7" w:rsidR="00E27EF7">
        <w:rPr>
          <w:sz w:val="24"/>
        </w:rPr>
        <w:t>11447128473</w:t>
      </w:r>
      <w:r w:rsidR="006D61AB">
        <w:rPr>
          <w:sz w:val="24"/>
        </w:rPr>
        <w:t xml:space="preserve"> – zakonski zastupnik Ante Jović</w:t>
      </w:r>
    </w:p>
    <w:p w:rsidR="00C45E81" w:rsidP="008D0996" w:rsidRDefault="00C45E81">
      <w:pPr>
        <w:pStyle w:val="Tijeloteksta"/>
        <w:numPr>
          <w:ilvl w:val="0"/>
          <w:numId w:val="43"/>
        </w:numPr>
        <w:jc w:val="both"/>
        <w:outlineLvl w:val="0"/>
        <w:rPr>
          <w:sz w:val="24"/>
        </w:rPr>
      </w:pPr>
      <w:r>
        <w:rPr>
          <w:sz w:val="24"/>
        </w:rPr>
        <w:t xml:space="preserve">TERRA FIRMA d.d., </w:t>
      </w:r>
      <w:r w:rsidR="008D0996">
        <w:rPr>
          <w:sz w:val="24"/>
        </w:rPr>
        <w:t xml:space="preserve">Zagreb, Ulica Pere Budmanija 3, OIB: </w:t>
      </w:r>
      <w:r w:rsidRPr="008D0996" w:rsidR="008D0996">
        <w:rPr>
          <w:sz w:val="24"/>
        </w:rPr>
        <w:t>22198253360</w:t>
      </w:r>
      <w:r w:rsidR="00DF21C3">
        <w:rPr>
          <w:sz w:val="24"/>
        </w:rPr>
        <w:t xml:space="preserve"> – zakonski zastupnik Matija Žagar</w:t>
      </w:r>
    </w:p>
    <w:p w:rsidR="00014ED6" w:rsidP="00D3279E" w:rsidRDefault="00014ED6">
      <w:pPr>
        <w:pStyle w:val="Tijeloteksta"/>
        <w:numPr>
          <w:ilvl w:val="0"/>
          <w:numId w:val="43"/>
        </w:numPr>
        <w:jc w:val="both"/>
        <w:outlineLvl w:val="0"/>
        <w:rPr>
          <w:sz w:val="24"/>
        </w:rPr>
      </w:pPr>
      <w:r>
        <w:rPr>
          <w:sz w:val="24"/>
        </w:rPr>
        <w:t xml:space="preserve">TRCZ AUTOMOBILI d.o.o., </w:t>
      </w:r>
      <w:r w:rsidR="00472CAF">
        <w:rPr>
          <w:sz w:val="24"/>
        </w:rPr>
        <w:t>Zagreb, Savska Opatovina 42</w:t>
      </w:r>
      <w:r w:rsidR="00D3279E">
        <w:rPr>
          <w:sz w:val="24"/>
        </w:rPr>
        <w:t xml:space="preserve">, OIB: </w:t>
      </w:r>
      <w:r w:rsidRPr="00D3279E" w:rsidR="00D3279E">
        <w:rPr>
          <w:sz w:val="24"/>
        </w:rPr>
        <w:t>49622102670</w:t>
      </w:r>
      <w:r w:rsidR="00C74B6D">
        <w:rPr>
          <w:sz w:val="24"/>
        </w:rPr>
        <w:t xml:space="preserve"> – zakonski zastupnik Ivan Pehar</w:t>
      </w:r>
    </w:p>
    <w:p w:rsidR="00472CAF" w:rsidP="00472CAF" w:rsidRDefault="00C05927">
      <w:pPr>
        <w:pStyle w:val="Tijeloteksta"/>
        <w:numPr>
          <w:ilvl w:val="0"/>
          <w:numId w:val="43"/>
        </w:numPr>
        <w:jc w:val="both"/>
        <w:outlineLvl w:val="0"/>
        <w:rPr>
          <w:sz w:val="24"/>
        </w:rPr>
      </w:pPr>
      <w:r>
        <w:rPr>
          <w:sz w:val="24"/>
        </w:rPr>
        <w:t>ANTONIJA M</w:t>
      </w:r>
      <w:r w:rsidR="00472CAF">
        <w:rPr>
          <w:sz w:val="24"/>
        </w:rPr>
        <w:t xml:space="preserve">OČIĆ, Drniš, Ulica Josipa Kosora 13, OIB: </w:t>
      </w:r>
      <w:r w:rsidRPr="00472CAF" w:rsidR="00472CAF">
        <w:rPr>
          <w:sz w:val="24"/>
        </w:rPr>
        <w:t>28657490092</w:t>
      </w:r>
      <w:r w:rsidR="00157B95">
        <w:rPr>
          <w:sz w:val="24"/>
        </w:rPr>
        <w:t xml:space="preserve"> - osobno</w:t>
      </w:r>
    </w:p>
    <w:p w:rsidR="00F706DD" w:rsidP="00F706DD" w:rsidRDefault="00F706DD">
      <w:pPr>
        <w:pStyle w:val="Tijeloteksta"/>
        <w:numPr>
          <w:ilvl w:val="0"/>
          <w:numId w:val="43"/>
        </w:numPr>
        <w:jc w:val="both"/>
        <w:outlineLvl w:val="0"/>
        <w:rPr>
          <w:sz w:val="24"/>
        </w:rPr>
      </w:pPr>
      <w:r>
        <w:rPr>
          <w:sz w:val="24"/>
        </w:rPr>
        <w:t xml:space="preserve">Rikard Bandula, Zagreb, Medveščina 25, OIB: </w:t>
      </w:r>
      <w:r w:rsidRPr="00B261CB">
        <w:rPr>
          <w:sz w:val="24"/>
        </w:rPr>
        <w:t>39457878002</w:t>
      </w:r>
      <w:r w:rsidR="00FD0D88">
        <w:rPr>
          <w:sz w:val="24"/>
        </w:rPr>
        <w:t xml:space="preserve"> </w:t>
      </w:r>
      <w:r w:rsidR="00C85B20">
        <w:rPr>
          <w:sz w:val="24"/>
        </w:rPr>
        <w:t>- osobno</w:t>
      </w:r>
    </w:p>
    <w:p w:rsidRPr="00157953" w:rsidR="00F706DD" w:rsidP="00BA1008" w:rsidRDefault="00F706DD">
      <w:pPr>
        <w:pStyle w:val="Tijeloteksta"/>
        <w:ind w:left="1080"/>
        <w:jc w:val="both"/>
        <w:outlineLvl w:val="0"/>
        <w:rPr>
          <w:sz w:val="24"/>
        </w:rPr>
      </w:pPr>
    </w:p>
    <w:p w:rsidR="00157953" w:rsidP="0091742A" w:rsidRDefault="00157953">
      <w:pPr>
        <w:pStyle w:val="Tijeloteksta"/>
        <w:jc w:val="both"/>
        <w:outlineLvl w:val="0"/>
        <w:rPr>
          <w:sz w:val="24"/>
        </w:rPr>
      </w:pPr>
    </w:p>
    <w:p w:rsidRPr="00C2252B" w:rsidR="000D105D" w:rsidP="000D105D" w:rsidRDefault="000D105D">
      <w:pPr>
        <w:pStyle w:val="Tijeloteksta"/>
        <w:ind w:firstLine="709"/>
        <w:jc w:val="both"/>
        <w:outlineLvl w:val="0"/>
        <w:rPr>
          <w:sz w:val="24"/>
        </w:rPr>
      </w:pPr>
      <w:r w:rsidRPr="00C2252B">
        <w:rPr>
          <w:sz w:val="24"/>
        </w:rPr>
        <w:t xml:space="preserve">Zaključkom od </w:t>
      </w:r>
      <w:r w:rsidR="005976E2">
        <w:rPr>
          <w:sz w:val="24"/>
        </w:rPr>
        <w:t>1. ožujka</w:t>
      </w:r>
      <w:r w:rsidR="000739F3">
        <w:rPr>
          <w:sz w:val="24"/>
        </w:rPr>
        <w:t xml:space="preserve"> 2024</w:t>
      </w:r>
      <w:r w:rsidRPr="00C2252B">
        <w:rPr>
          <w:sz w:val="24"/>
        </w:rPr>
        <w:t>., broj gornji, određeni su uvjeti i način prodaje predme</w:t>
      </w:r>
      <w:r w:rsidRPr="00C2252B" w:rsidR="00FC69A8">
        <w:rPr>
          <w:sz w:val="24"/>
        </w:rPr>
        <w:t>t</w:t>
      </w:r>
      <w:r w:rsidRPr="00C2252B" w:rsidR="006F06AD">
        <w:rPr>
          <w:sz w:val="24"/>
        </w:rPr>
        <w:t xml:space="preserve">nih nekretnina te je određeno </w:t>
      </w:r>
      <w:r w:rsidRPr="00C2252B">
        <w:rPr>
          <w:sz w:val="24"/>
        </w:rPr>
        <w:t>ročište za</w:t>
      </w:r>
      <w:r w:rsidR="005976E2">
        <w:rPr>
          <w:sz w:val="24"/>
        </w:rPr>
        <w:t xml:space="preserve"> jedanaestu</w:t>
      </w:r>
      <w:r w:rsidR="007F07DA">
        <w:rPr>
          <w:sz w:val="24"/>
        </w:rPr>
        <w:t xml:space="preserve"> </w:t>
      </w:r>
      <w:r w:rsidRPr="00C2252B">
        <w:rPr>
          <w:sz w:val="24"/>
        </w:rPr>
        <w:t xml:space="preserve"> javnu dražbu za današnji dan, a oglas o današnjem ročištu za prodaju usmenom javnom dražbom objavljen je na e-oglasnoj ploči </w:t>
      </w:r>
      <w:r w:rsidR="00EF024D">
        <w:rPr>
          <w:sz w:val="24"/>
        </w:rPr>
        <w:t>4. ožujka</w:t>
      </w:r>
      <w:r w:rsidR="00301C90">
        <w:rPr>
          <w:sz w:val="24"/>
        </w:rPr>
        <w:t xml:space="preserve"> 2024.</w:t>
      </w:r>
      <w:r w:rsidRPr="00C2252B">
        <w:rPr>
          <w:sz w:val="24"/>
        </w:rPr>
        <w:t xml:space="preserve">, sukladno čl. 164. SZ-a, na web stranici HGK, Sudačke mreže, o čemu stečajni upravitelj dostavlja dokaz u spis. </w:t>
      </w:r>
    </w:p>
    <w:p w:rsidRPr="00C2252B" w:rsidR="000D105D" w:rsidP="000D105D" w:rsidRDefault="000D105D">
      <w:pPr>
        <w:pStyle w:val="Tijeloteksta"/>
        <w:ind w:firstLine="709"/>
        <w:jc w:val="both"/>
        <w:outlineLvl w:val="0"/>
        <w:rPr>
          <w:sz w:val="24"/>
        </w:rPr>
      </w:pPr>
      <w:r w:rsidRPr="00C2252B">
        <w:rPr>
          <w:sz w:val="24"/>
        </w:rPr>
        <w:t xml:space="preserve">Predmet današnje javne dražbe su nekretnine pobliže označene u zaključku ovog suda od </w:t>
      </w:r>
      <w:r w:rsidR="00EF024D">
        <w:rPr>
          <w:sz w:val="24"/>
        </w:rPr>
        <w:t>1. ožujka</w:t>
      </w:r>
      <w:r w:rsidR="000739F3">
        <w:rPr>
          <w:sz w:val="24"/>
        </w:rPr>
        <w:t xml:space="preserve"> 2024</w:t>
      </w:r>
      <w:r w:rsidRPr="00C2252B" w:rsidR="00CE0DF1">
        <w:rPr>
          <w:sz w:val="24"/>
        </w:rPr>
        <w:t xml:space="preserve">. </w:t>
      </w:r>
      <w:r w:rsidRPr="00C2252B" w:rsidR="00605C7B">
        <w:rPr>
          <w:sz w:val="24"/>
        </w:rPr>
        <w:t xml:space="preserve">i </w:t>
      </w:r>
      <w:r w:rsidRPr="00C2252B" w:rsidR="00F96E44">
        <w:rPr>
          <w:sz w:val="24"/>
        </w:rPr>
        <w:t xml:space="preserve">to: </w:t>
      </w:r>
    </w:p>
    <w:p w:rsidRPr="00C2252B" w:rsidR="00BC6040" w:rsidP="00BC6040" w:rsidRDefault="00BC6040">
      <w:pPr>
        <w:jc w:val="both"/>
        <w:rPr>
          <w:rFonts w:ascii="Arial" w:hAnsi="Arial" w:cs="Arial"/>
        </w:rPr>
      </w:pPr>
    </w:p>
    <w:p w:rsidRPr="005976E2" w:rsidR="005976E2" w:rsidP="005976E2" w:rsidRDefault="005976E2">
      <w:pPr>
        <w:pStyle w:val="Default"/>
        <w:numPr>
          <w:ilvl w:val="0"/>
          <w:numId w:val="42"/>
        </w:numPr>
      </w:pPr>
      <w:r w:rsidRPr="005976E2">
        <w:t>kčbr. 6915/79 – POSLOVNA ZGRADA, ZAGREB, SLAVONSKA AVENIJA, GOSPOD</w:t>
      </w:r>
      <w:r w:rsidR="00CF7FD3">
        <w:t>A</w:t>
      </w:r>
      <w:r w:rsidRPr="005976E2">
        <w:t xml:space="preserve">RSKO DVORIŠTE, GOSPODARSKO DVORIŠTE 406 m2, POSLOVNA ZGRADA 606 m2, ukupne površine 1012 m2 , upisane u u z.k. ul. 23699, k.o. 999901 Grad Zagreb </w:t>
      </w:r>
    </w:p>
    <w:p w:rsidRPr="00C2252B" w:rsidR="00BC6040" w:rsidP="00BC6040" w:rsidRDefault="00BC6040">
      <w:pPr>
        <w:jc w:val="both"/>
        <w:rPr>
          <w:rFonts w:ascii="Arial" w:hAnsi="Arial" w:cs="Arial"/>
        </w:rPr>
      </w:pPr>
    </w:p>
    <w:p w:rsidRPr="00C2252B" w:rsidR="00BC6040" w:rsidP="00BC6040" w:rsidRDefault="00BC6040">
      <w:pPr>
        <w:ind w:firstLine="360"/>
        <w:jc w:val="both"/>
        <w:rPr>
          <w:rFonts w:ascii="Arial" w:hAnsi="Arial" w:cs="Arial"/>
        </w:rPr>
      </w:pPr>
      <w:r w:rsidRPr="00C2252B">
        <w:rPr>
          <w:rFonts w:ascii="Arial" w:hAnsi="Arial" w:cs="Arial"/>
        </w:rPr>
        <w:t>Na navedenoj nekretnini upisano je razlučno pravo za korist:</w:t>
      </w:r>
    </w:p>
    <w:p w:rsidRPr="00C2252B" w:rsidR="00BC6040" w:rsidP="00BC6040" w:rsidRDefault="00BC6040">
      <w:pPr>
        <w:ind w:firstLine="708"/>
        <w:jc w:val="both"/>
        <w:rPr>
          <w:rFonts w:ascii="Arial" w:hAnsi="Arial" w:cs="Arial"/>
        </w:rPr>
      </w:pPr>
      <w:r w:rsidRPr="00C2252B">
        <w:rPr>
          <w:rFonts w:ascii="Arial" w:hAnsi="Arial" w:cs="Arial"/>
        </w:rPr>
        <w:t>- HRVATSKA BANKA ZA OBNOVU I RAZVITAK, Zagreb, Strossmayerov trg 9, OIB: 26702280390</w:t>
      </w:r>
    </w:p>
    <w:p w:rsidRPr="00C2252B" w:rsidR="00BC6040" w:rsidP="00BC6040" w:rsidRDefault="00BC6040">
      <w:pPr>
        <w:jc w:val="both"/>
        <w:rPr>
          <w:rFonts w:ascii="Arial" w:hAnsi="Arial" w:cs="Arial"/>
        </w:rPr>
      </w:pPr>
      <w:r w:rsidRPr="00C2252B">
        <w:rPr>
          <w:rFonts w:ascii="Arial" w:hAnsi="Arial" w:cs="Arial"/>
        </w:rPr>
        <w:tab/>
        <w:t>- APS DELTA S.A., RUE EUGENE RUPPERT 6, 2453 LUKSEMBOURG, LUKSEMBURG, LUKSEMBURG, OIB: 45421012929</w:t>
      </w:r>
    </w:p>
    <w:p w:rsidRPr="00C2252B" w:rsidR="00BC6040" w:rsidP="00BC6040" w:rsidRDefault="00BC6040">
      <w:pPr>
        <w:jc w:val="both"/>
        <w:rPr>
          <w:rFonts w:ascii="Arial" w:hAnsi="Arial" w:cs="Arial"/>
        </w:rPr>
      </w:pPr>
      <w:r w:rsidRPr="00C2252B">
        <w:rPr>
          <w:rFonts w:ascii="Arial" w:hAnsi="Arial" w:cs="Arial"/>
        </w:rPr>
        <w:tab/>
        <w:t>- MAMIĆ PERIĆ REBERSKI RIMAC, ODVJETNIČKO DRUŠTVO d.o.o, Zagreb, Ulica Ivana Lučića 2. OIB: 32802230502</w:t>
      </w:r>
    </w:p>
    <w:p w:rsidR="00144A4C" w:rsidP="00144A4C" w:rsidRDefault="00144A4C">
      <w:pPr>
        <w:jc w:val="both"/>
        <w:rPr>
          <w:rFonts w:ascii="Arial" w:hAnsi="Arial" w:cs="Arial"/>
        </w:rPr>
      </w:pPr>
    </w:p>
    <w:p w:rsidRPr="00144A4C" w:rsidR="00144A4C" w:rsidP="00144A4C" w:rsidRDefault="007F07DA">
      <w:pPr>
        <w:ind w:firstLine="708"/>
        <w:jc w:val="both"/>
        <w:rPr>
          <w:rFonts w:ascii="Arial" w:hAnsi="Arial" w:cs="Arial"/>
        </w:rPr>
      </w:pPr>
      <w:r>
        <w:rPr>
          <w:rFonts w:ascii="Arial" w:hAnsi="Arial" w:cs="Arial"/>
        </w:rPr>
        <w:t>N</w:t>
      </w:r>
      <w:r w:rsidR="00EF024D">
        <w:rPr>
          <w:rFonts w:ascii="Arial" w:hAnsi="Arial" w:cs="Arial"/>
        </w:rPr>
        <w:t>a 11</w:t>
      </w:r>
      <w:r w:rsidRPr="00144A4C">
        <w:rPr>
          <w:rFonts w:ascii="Arial" w:hAnsi="Arial" w:cs="Arial"/>
        </w:rPr>
        <w:t xml:space="preserve">. ročištu </w:t>
      </w:r>
      <w:r w:rsidRPr="00144A4C" w:rsidR="00144A4C">
        <w:rPr>
          <w:rFonts w:ascii="Arial" w:hAnsi="Arial" w:cs="Arial"/>
        </w:rPr>
        <w:t xml:space="preserve">za dražbu </w:t>
      </w:r>
      <w:r>
        <w:rPr>
          <w:rFonts w:ascii="Arial" w:hAnsi="Arial" w:cs="Arial"/>
        </w:rPr>
        <w:t xml:space="preserve">početna cijena za nekretninu iznosi </w:t>
      </w:r>
      <w:r w:rsidRPr="00EF024D" w:rsidR="00EF024D">
        <w:rPr>
          <w:rFonts w:ascii="Arial" w:hAnsi="Arial" w:cs="Arial"/>
        </w:rPr>
        <w:t>132.883,42 €.</w:t>
      </w:r>
    </w:p>
    <w:p w:rsidRPr="00671016" w:rsidR="006E4518" w:rsidP="00903DBF" w:rsidRDefault="006E4518">
      <w:pPr>
        <w:rPr>
          <w:rFonts w:ascii="Arial" w:hAnsi="Arial" w:cs="Arial"/>
        </w:rPr>
      </w:pPr>
    </w:p>
    <w:p w:rsidRPr="00671016" w:rsidR="006E4518" w:rsidP="006E4518" w:rsidRDefault="006E4518">
      <w:pPr>
        <w:ind w:firstLine="708"/>
        <w:rPr>
          <w:rFonts w:ascii="Arial" w:hAnsi="Arial" w:cs="Arial"/>
        </w:rPr>
      </w:pPr>
      <w:r w:rsidRPr="00671016">
        <w:rPr>
          <w:rFonts w:ascii="Arial" w:hAnsi="Arial" w:cs="Arial"/>
        </w:rPr>
        <w:t xml:space="preserve">Sud donosi </w:t>
      </w:r>
    </w:p>
    <w:p w:rsidRPr="00671016" w:rsidR="006E4518" w:rsidP="006E4518" w:rsidRDefault="006E4518">
      <w:pPr>
        <w:ind w:firstLine="708"/>
        <w:rPr>
          <w:rFonts w:ascii="Arial" w:hAnsi="Arial" w:cs="Arial"/>
        </w:rPr>
      </w:pPr>
      <w:r w:rsidRPr="00671016">
        <w:rPr>
          <w:rFonts w:ascii="Arial" w:hAnsi="Arial" w:cs="Arial"/>
        </w:rPr>
        <w:t xml:space="preserve">                                                       Zaključak</w:t>
      </w:r>
    </w:p>
    <w:p w:rsidRPr="00671016" w:rsidR="006E4518" w:rsidP="006E4518" w:rsidRDefault="006E4518">
      <w:pPr>
        <w:ind w:firstLine="708"/>
        <w:jc w:val="both"/>
        <w:rPr>
          <w:rFonts w:ascii="Arial" w:hAnsi="Arial" w:cs="Arial"/>
          <w:b/>
        </w:rPr>
      </w:pPr>
    </w:p>
    <w:p w:rsidR="00AF57E1" w:rsidP="00AF57E1" w:rsidRDefault="006E4518">
      <w:pPr>
        <w:pStyle w:val="Tijeloteksta"/>
        <w:ind w:firstLine="708"/>
        <w:jc w:val="both"/>
        <w:outlineLvl w:val="0"/>
        <w:rPr>
          <w:sz w:val="24"/>
        </w:rPr>
      </w:pPr>
      <w:r w:rsidRPr="00671016">
        <w:rPr>
          <w:sz w:val="24"/>
        </w:rPr>
        <w:t xml:space="preserve">Utvrđuje se da su ponuditelji </w:t>
      </w:r>
    </w:p>
    <w:p w:rsidR="00AF57E1" w:rsidP="00AF57E1" w:rsidRDefault="00AF57E1">
      <w:pPr>
        <w:pStyle w:val="Tijeloteksta"/>
        <w:numPr>
          <w:ilvl w:val="0"/>
          <w:numId w:val="43"/>
        </w:numPr>
        <w:jc w:val="both"/>
        <w:outlineLvl w:val="0"/>
        <w:rPr>
          <w:sz w:val="24"/>
        </w:rPr>
      </w:pPr>
      <w:r>
        <w:rPr>
          <w:sz w:val="24"/>
        </w:rPr>
        <w:t xml:space="preserve">DIZMAR d.o.o. Zagreb, Majstorska ulica 5, OIB: </w:t>
      </w:r>
      <w:r w:rsidRPr="00A266D4">
        <w:rPr>
          <w:sz w:val="24"/>
        </w:rPr>
        <w:t>42645058618</w:t>
      </w:r>
    </w:p>
    <w:p w:rsidR="00AF57E1" w:rsidP="00AF57E1" w:rsidRDefault="00AF57E1">
      <w:pPr>
        <w:pStyle w:val="Tijeloteksta"/>
        <w:numPr>
          <w:ilvl w:val="0"/>
          <w:numId w:val="43"/>
        </w:numPr>
        <w:jc w:val="both"/>
        <w:outlineLvl w:val="0"/>
        <w:rPr>
          <w:sz w:val="24"/>
        </w:rPr>
      </w:pPr>
      <w:r>
        <w:rPr>
          <w:sz w:val="24"/>
        </w:rPr>
        <w:t xml:space="preserve">DUBRAVKA MIŠE, Zagreb, Jordanovac 111, OIB: </w:t>
      </w:r>
      <w:r w:rsidRPr="006F4E15">
        <w:rPr>
          <w:sz w:val="24"/>
        </w:rPr>
        <w:t>39653067388</w:t>
      </w:r>
    </w:p>
    <w:p w:rsidR="00AF57E1" w:rsidP="00AF57E1" w:rsidRDefault="00AF57E1">
      <w:pPr>
        <w:pStyle w:val="Tijeloteksta"/>
        <w:numPr>
          <w:ilvl w:val="0"/>
          <w:numId w:val="43"/>
        </w:numPr>
        <w:jc w:val="both"/>
        <w:outlineLvl w:val="0"/>
        <w:rPr>
          <w:sz w:val="24"/>
        </w:rPr>
      </w:pPr>
      <w:r>
        <w:rPr>
          <w:sz w:val="24"/>
        </w:rPr>
        <w:t xml:space="preserve">KLAR-IVA d.o.o., Zagreb, Luja Adamiča 13, OIB: </w:t>
      </w:r>
      <w:r w:rsidRPr="00713DFC">
        <w:rPr>
          <w:sz w:val="24"/>
        </w:rPr>
        <w:t>03963335960</w:t>
      </w:r>
    </w:p>
    <w:p w:rsidR="00AF57E1" w:rsidP="00AF57E1" w:rsidRDefault="00AF57E1">
      <w:pPr>
        <w:pStyle w:val="Tijeloteksta"/>
        <w:numPr>
          <w:ilvl w:val="0"/>
          <w:numId w:val="43"/>
        </w:numPr>
        <w:jc w:val="both"/>
        <w:outlineLvl w:val="0"/>
        <w:rPr>
          <w:sz w:val="24"/>
        </w:rPr>
      </w:pPr>
      <w:r w:rsidRPr="00157953">
        <w:rPr>
          <w:sz w:val="24"/>
        </w:rPr>
        <w:t xml:space="preserve">KorBox d.o.o. </w:t>
      </w:r>
      <w:r>
        <w:rPr>
          <w:sz w:val="24"/>
        </w:rPr>
        <w:t xml:space="preserve">, Zagreb, Trgovačka ulica 6, OIB: </w:t>
      </w:r>
      <w:r w:rsidRPr="00157953">
        <w:rPr>
          <w:sz w:val="24"/>
        </w:rPr>
        <w:t>54253942164</w:t>
      </w:r>
    </w:p>
    <w:p w:rsidR="00AF57E1" w:rsidP="00AF57E1" w:rsidRDefault="00AF57E1">
      <w:pPr>
        <w:pStyle w:val="Tijeloteksta"/>
        <w:numPr>
          <w:ilvl w:val="0"/>
          <w:numId w:val="43"/>
        </w:numPr>
        <w:jc w:val="both"/>
        <w:outlineLvl w:val="0"/>
        <w:rPr>
          <w:sz w:val="24"/>
        </w:rPr>
      </w:pPr>
      <w:r>
        <w:rPr>
          <w:sz w:val="24"/>
        </w:rPr>
        <w:t xml:space="preserve">PRIMO-TURIZAM d.o.o., Sesvete, Slatinska ulica 4, OIB: </w:t>
      </w:r>
      <w:r w:rsidRPr="009A764B">
        <w:rPr>
          <w:sz w:val="24"/>
        </w:rPr>
        <w:t>69922577580</w:t>
      </w:r>
    </w:p>
    <w:p w:rsidR="00AF57E1" w:rsidP="00AF57E1" w:rsidRDefault="00AF57E1">
      <w:pPr>
        <w:pStyle w:val="Tijeloteksta"/>
        <w:numPr>
          <w:ilvl w:val="0"/>
          <w:numId w:val="43"/>
        </w:numPr>
        <w:jc w:val="both"/>
        <w:outlineLvl w:val="0"/>
        <w:rPr>
          <w:sz w:val="24"/>
        </w:rPr>
      </w:pPr>
      <w:r>
        <w:rPr>
          <w:sz w:val="24"/>
        </w:rPr>
        <w:t xml:space="preserve">DRUGI-KLIK d.o.o., Zagreb, Slavonska avenija 26/2, OIB: </w:t>
      </w:r>
      <w:r w:rsidRPr="00E27EF7">
        <w:rPr>
          <w:sz w:val="24"/>
        </w:rPr>
        <w:t>11447128473</w:t>
      </w:r>
    </w:p>
    <w:p w:rsidR="00AF57E1" w:rsidP="00AF57E1" w:rsidRDefault="00AF57E1">
      <w:pPr>
        <w:pStyle w:val="Tijeloteksta"/>
        <w:numPr>
          <w:ilvl w:val="0"/>
          <w:numId w:val="43"/>
        </w:numPr>
        <w:jc w:val="both"/>
        <w:outlineLvl w:val="0"/>
        <w:rPr>
          <w:sz w:val="24"/>
        </w:rPr>
      </w:pPr>
      <w:r>
        <w:rPr>
          <w:sz w:val="24"/>
        </w:rPr>
        <w:t xml:space="preserve">TERRA FIRMA d.d., Zagreb, Ulica Pere Budmanija 3, OIB: </w:t>
      </w:r>
      <w:r w:rsidRPr="008D0996">
        <w:rPr>
          <w:sz w:val="24"/>
        </w:rPr>
        <w:t>22198253360</w:t>
      </w:r>
    </w:p>
    <w:p w:rsidR="00AF57E1" w:rsidP="00AF57E1" w:rsidRDefault="00AF57E1">
      <w:pPr>
        <w:pStyle w:val="Tijeloteksta"/>
        <w:numPr>
          <w:ilvl w:val="0"/>
          <w:numId w:val="43"/>
        </w:numPr>
        <w:jc w:val="both"/>
        <w:outlineLvl w:val="0"/>
        <w:rPr>
          <w:sz w:val="24"/>
        </w:rPr>
      </w:pPr>
      <w:r>
        <w:rPr>
          <w:sz w:val="24"/>
        </w:rPr>
        <w:t xml:space="preserve">TRCZ AUTOMOBILI d.o.o., Zagreb, Savska Opatovina 42, OIB: </w:t>
      </w:r>
      <w:r w:rsidRPr="00D3279E">
        <w:rPr>
          <w:sz w:val="24"/>
        </w:rPr>
        <w:t>49622102670</w:t>
      </w:r>
    </w:p>
    <w:p w:rsidR="00AF57E1" w:rsidP="00AF57E1" w:rsidRDefault="00C35B49">
      <w:pPr>
        <w:pStyle w:val="Tijeloteksta"/>
        <w:numPr>
          <w:ilvl w:val="0"/>
          <w:numId w:val="43"/>
        </w:numPr>
        <w:jc w:val="both"/>
        <w:outlineLvl w:val="0"/>
        <w:rPr>
          <w:sz w:val="24"/>
        </w:rPr>
      </w:pPr>
      <w:r>
        <w:rPr>
          <w:sz w:val="24"/>
        </w:rPr>
        <w:t>ANTONIJA M</w:t>
      </w:r>
      <w:r w:rsidR="00AF57E1">
        <w:rPr>
          <w:sz w:val="24"/>
        </w:rPr>
        <w:t xml:space="preserve">OČIĆ, Drniš, Ulica Josipa Kosora 13, OIB: </w:t>
      </w:r>
      <w:r w:rsidRPr="00472CAF" w:rsidR="00AF57E1">
        <w:rPr>
          <w:sz w:val="24"/>
        </w:rPr>
        <w:t>28657490092</w:t>
      </w:r>
    </w:p>
    <w:p w:rsidR="00F706DD" w:rsidP="00F706DD" w:rsidRDefault="00F706DD">
      <w:pPr>
        <w:pStyle w:val="Tijeloteksta"/>
        <w:numPr>
          <w:ilvl w:val="0"/>
          <w:numId w:val="43"/>
        </w:numPr>
        <w:jc w:val="both"/>
        <w:outlineLvl w:val="0"/>
        <w:rPr>
          <w:sz w:val="24"/>
        </w:rPr>
      </w:pPr>
      <w:r>
        <w:rPr>
          <w:sz w:val="24"/>
        </w:rPr>
        <w:t xml:space="preserve">Rikard Bandula, Zagreb, Medveščina 25, OIB: </w:t>
      </w:r>
      <w:r w:rsidRPr="00B261CB">
        <w:rPr>
          <w:sz w:val="24"/>
        </w:rPr>
        <w:t>39457878002</w:t>
      </w:r>
    </w:p>
    <w:p w:rsidRPr="00157953" w:rsidR="00F706DD" w:rsidP="00DC7BAD" w:rsidRDefault="00F706DD">
      <w:pPr>
        <w:pStyle w:val="Tijeloteksta"/>
        <w:ind w:left="1080"/>
        <w:jc w:val="both"/>
        <w:outlineLvl w:val="0"/>
        <w:rPr>
          <w:sz w:val="24"/>
        </w:rPr>
      </w:pPr>
    </w:p>
    <w:p w:rsidRPr="00671016" w:rsidR="006E4518" w:rsidP="00AF57E1" w:rsidRDefault="006E4518">
      <w:pPr>
        <w:pStyle w:val="Tijeloteksta"/>
        <w:jc w:val="both"/>
        <w:outlineLvl w:val="0"/>
        <w:rPr>
          <w:sz w:val="24"/>
        </w:rPr>
      </w:pPr>
      <w:r w:rsidRPr="00671016">
        <w:rPr>
          <w:sz w:val="24"/>
        </w:rPr>
        <w:t xml:space="preserve">ispunili uvjete za sudjelovanje na današnjoj javnoj dražbi. </w:t>
      </w:r>
    </w:p>
    <w:p w:rsidRPr="00671016" w:rsidR="006E4518" w:rsidP="006E4518" w:rsidRDefault="006E4518">
      <w:pPr>
        <w:pStyle w:val="Tijeloteksta"/>
        <w:jc w:val="both"/>
        <w:outlineLvl w:val="0"/>
        <w:rPr>
          <w:sz w:val="24"/>
        </w:rPr>
      </w:pPr>
    </w:p>
    <w:p w:rsidRPr="00270CCD" w:rsidR="006E4518" w:rsidP="006E4518" w:rsidRDefault="00270CCD">
      <w:pPr>
        <w:ind w:firstLine="708"/>
        <w:jc w:val="both"/>
        <w:rPr>
          <w:rFonts w:ascii="Arial" w:hAnsi="Arial" w:cs="Arial"/>
        </w:rPr>
      </w:pPr>
      <w:r w:rsidRPr="00270CCD">
        <w:rPr>
          <w:rFonts w:ascii="Arial" w:hAnsi="Arial" w:cs="Arial"/>
        </w:rPr>
        <w:t>Kako su ispunjeni uvjeti za održavanje današnje javne dražbe za gore opisane ne</w:t>
      </w:r>
      <w:r w:rsidR="00937C3A">
        <w:rPr>
          <w:rFonts w:ascii="Arial" w:hAnsi="Arial" w:cs="Arial"/>
        </w:rPr>
        <w:t>kretnine stečajni sudac objavlj</w:t>
      </w:r>
      <w:r w:rsidRPr="00270CCD">
        <w:rPr>
          <w:rFonts w:ascii="Arial" w:hAnsi="Arial" w:cs="Arial"/>
        </w:rPr>
        <w:t xml:space="preserve">uje da se pristupa javnoj dražbi naprijed opisane stečajnog dužnika. </w:t>
      </w:r>
    </w:p>
    <w:p w:rsidR="00270CCD" w:rsidP="006E4518" w:rsidRDefault="00270CCD">
      <w:pPr>
        <w:ind w:firstLine="708"/>
        <w:jc w:val="both"/>
        <w:rPr>
          <w:rFonts w:ascii="Arial" w:hAnsi="Arial" w:cs="Arial"/>
          <w:color w:val="FF0000"/>
        </w:rPr>
      </w:pPr>
    </w:p>
    <w:p w:rsidR="00F9137B" w:rsidP="006E4518" w:rsidRDefault="00F9137B">
      <w:pPr>
        <w:ind w:firstLine="708"/>
        <w:jc w:val="both"/>
        <w:rPr>
          <w:rFonts w:ascii="Arial" w:hAnsi="Arial" w:cs="Arial"/>
          <w:color w:val="FF0000"/>
        </w:rPr>
      </w:pPr>
    </w:p>
    <w:p w:rsidR="00F9137B" w:rsidP="006E4518" w:rsidRDefault="00F9137B">
      <w:pPr>
        <w:ind w:firstLine="708"/>
        <w:jc w:val="both"/>
        <w:rPr>
          <w:rFonts w:ascii="Arial" w:hAnsi="Arial" w:cs="Arial"/>
          <w:color w:val="FF0000"/>
        </w:rPr>
      </w:pPr>
    </w:p>
    <w:p w:rsidRPr="00671016" w:rsidR="00F9137B" w:rsidP="006E4518" w:rsidRDefault="00F9137B">
      <w:pPr>
        <w:ind w:firstLine="708"/>
        <w:jc w:val="both"/>
        <w:rPr>
          <w:rFonts w:ascii="Arial" w:hAnsi="Arial" w:cs="Arial"/>
          <w:color w:val="FF0000"/>
        </w:rPr>
      </w:pPr>
    </w:p>
    <w:p w:rsidRPr="00671016" w:rsidR="006E4518" w:rsidP="006E4518" w:rsidRDefault="006E4518">
      <w:pPr>
        <w:ind w:firstLine="708"/>
        <w:rPr>
          <w:rFonts w:ascii="Arial" w:hAnsi="Arial" w:cs="Arial"/>
        </w:rPr>
      </w:pPr>
      <w:r w:rsidRPr="00671016">
        <w:rPr>
          <w:rFonts w:ascii="Arial" w:hAnsi="Arial" w:cs="Arial"/>
        </w:rPr>
        <w:lastRenderedPageBreak/>
        <w:t xml:space="preserve">Sud donosi </w:t>
      </w:r>
    </w:p>
    <w:p w:rsidRPr="00671016" w:rsidR="006E4518" w:rsidP="006E4518" w:rsidRDefault="006E4518">
      <w:pPr>
        <w:rPr>
          <w:rFonts w:ascii="Arial" w:hAnsi="Arial" w:cs="Arial"/>
        </w:rPr>
      </w:pPr>
      <w:r w:rsidRPr="00671016">
        <w:rPr>
          <w:rFonts w:ascii="Arial" w:hAnsi="Arial" w:cs="Arial"/>
        </w:rPr>
        <w:tab/>
      </w:r>
      <w:r w:rsidRPr="00671016">
        <w:rPr>
          <w:rFonts w:ascii="Arial" w:hAnsi="Arial" w:cs="Arial"/>
        </w:rPr>
        <w:tab/>
      </w:r>
      <w:r w:rsidRPr="00671016">
        <w:rPr>
          <w:rFonts w:ascii="Arial" w:hAnsi="Arial" w:cs="Arial"/>
        </w:rPr>
        <w:tab/>
      </w:r>
      <w:r w:rsidRPr="00671016">
        <w:rPr>
          <w:rFonts w:ascii="Arial" w:hAnsi="Arial" w:cs="Arial"/>
        </w:rPr>
        <w:tab/>
      </w:r>
      <w:r w:rsidRPr="00671016">
        <w:rPr>
          <w:rFonts w:ascii="Arial" w:hAnsi="Arial" w:cs="Arial"/>
        </w:rPr>
        <w:tab/>
        <w:t xml:space="preserve">Z A K L J U Č A K </w:t>
      </w:r>
    </w:p>
    <w:p w:rsidRPr="00671016" w:rsidR="006E4518" w:rsidP="006E4518" w:rsidRDefault="006E4518">
      <w:pPr>
        <w:rPr>
          <w:rFonts w:ascii="Arial" w:hAnsi="Arial" w:cs="Arial"/>
        </w:rPr>
      </w:pPr>
    </w:p>
    <w:p w:rsidRPr="00671016" w:rsidR="006E4518" w:rsidP="006E4518" w:rsidRDefault="006E4518">
      <w:pPr>
        <w:rPr>
          <w:rFonts w:ascii="Arial" w:hAnsi="Arial" w:cs="Arial"/>
        </w:rPr>
      </w:pPr>
      <w:r w:rsidRPr="00671016">
        <w:rPr>
          <w:rFonts w:ascii="Arial" w:hAnsi="Arial" w:cs="Arial"/>
        </w:rPr>
        <w:tab/>
        <w:t xml:space="preserve">Kao pravilo nadmetanja određuje se: </w:t>
      </w:r>
    </w:p>
    <w:p w:rsidRPr="00671016" w:rsidR="006E4518" w:rsidP="006E4518" w:rsidRDefault="006E4518">
      <w:pPr>
        <w:rPr>
          <w:rFonts w:ascii="Arial" w:hAnsi="Arial" w:cs="Arial"/>
        </w:rPr>
      </w:pPr>
      <w:r w:rsidRPr="00671016">
        <w:rPr>
          <w:rFonts w:ascii="Arial" w:hAnsi="Arial" w:cs="Arial"/>
        </w:rPr>
        <w:tab/>
        <w:t xml:space="preserve">1. Nakon istaknute početne cijene naredna istaknuta cijena mora biti uvećana za najmanje </w:t>
      </w:r>
      <w:r w:rsidR="00162F16">
        <w:rPr>
          <w:rFonts w:ascii="Arial" w:hAnsi="Arial" w:cs="Arial"/>
        </w:rPr>
        <w:t xml:space="preserve">250,00 </w:t>
      </w:r>
      <w:r w:rsidR="00AF57E1">
        <w:rPr>
          <w:rFonts w:ascii="Arial" w:hAnsi="Arial" w:cs="Arial"/>
        </w:rPr>
        <w:t>€</w:t>
      </w:r>
      <w:r w:rsidRPr="00671016">
        <w:rPr>
          <w:rFonts w:ascii="Arial" w:hAnsi="Arial" w:cs="Arial"/>
        </w:rPr>
        <w:t xml:space="preserve">. </w:t>
      </w:r>
    </w:p>
    <w:p w:rsidRPr="00671016" w:rsidR="006E4518" w:rsidP="006E4518" w:rsidRDefault="006E4518">
      <w:pPr>
        <w:rPr>
          <w:rFonts w:ascii="Arial" w:hAnsi="Arial" w:cs="Arial"/>
        </w:rPr>
      </w:pPr>
      <w:r w:rsidRPr="00671016">
        <w:rPr>
          <w:rFonts w:ascii="Arial" w:hAnsi="Arial" w:cs="Arial"/>
        </w:rPr>
        <w:tab/>
        <w:t xml:space="preserve">2. Tijekom nadmetanja ponuditelji koji sudjeluju u nadmetanju mogu zatražiti samo jednu stanku u trajanju od 10,00 minuta. </w:t>
      </w:r>
    </w:p>
    <w:p w:rsidRPr="00671016" w:rsidR="006E4518" w:rsidP="006E4518" w:rsidRDefault="006E4518">
      <w:pPr>
        <w:ind w:right="-52"/>
        <w:jc w:val="both"/>
        <w:rPr>
          <w:rFonts w:ascii="Arial" w:hAnsi="Arial" w:cs="Arial"/>
        </w:rPr>
      </w:pPr>
    </w:p>
    <w:p w:rsidRPr="00671016" w:rsidR="006E4518" w:rsidP="006E4518" w:rsidRDefault="006E4518">
      <w:pPr>
        <w:ind w:right="-52"/>
        <w:jc w:val="both"/>
        <w:rPr>
          <w:rFonts w:ascii="Arial" w:hAnsi="Arial" w:cs="Arial"/>
        </w:rPr>
      </w:pPr>
    </w:p>
    <w:p w:rsidR="006E4518" w:rsidP="006E4518" w:rsidRDefault="006E4518">
      <w:pPr>
        <w:ind w:right="-52"/>
        <w:jc w:val="both"/>
        <w:rPr>
          <w:rFonts w:ascii="Arial" w:hAnsi="Arial" w:cs="Arial"/>
        </w:rPr>
      </w:pPr>
      <w:r w:rsidRPr="00671016">
        <w:rPr>
          <w:rFonts w:ascii="Arial" w:hAnsi="Arial" w:cs="Arial"/>
        </w:rPr>
        <w:tab/>
      </w:r>
      <w:r w:rsidR="000D3981">
        <w:rPr>
          <w:rFonts w:ascii="Arial" w:hAnsi="Arial" w:cs="Arial"/>
        </w:rPr>
        <w:t>Stečajni sudac poziva sudionike javne dražbe na isticanje pounude</w:t>
      </w:r>
      <w:r w:rsidRPr="00671016">
        <w:rPr>
          <w:rFonts w:ascii="Arial" w:hAnsi="Arial" w:cs="Arial"/>
        </w:rPr>
        <w:t xml:space="preserve">. </w:t>
      </w:r>
    </w:p>
    <w:p w:rsidR="00AF57E1" w:rsidP="006E4518" w:rsidRDefault="00AF57E1">
      <w:pPr>
        <w:ind w:right="-52"/>
        <w:jc w:val="both"/>
        <w:rPr>
          <w:rFonts w:ascii="Arial" w:hAnsi="Arial" w:cs="Arial"/>
        </w:rPr>
      </w:pPr>
    </w:p>
    <w:p w:rsidR="00C35B49" w:rsidP="00C35B49" w:rsidRDefault="00AF57E1">
      <w:pPr>
        <w:pStyle w:val="Tijeloteksta"/>
        <w:jc w:val="both"/>
        <w:outlineLvl w:val="0"/>
        <w:rPr>
          <w:sz w:val="24"/>
        </w:rPr>
      </w:pPr>
      <w:r w:rsidRPr="00C35B49">
        <w:rPr>
          <w:sz w:val="24"/>
        </w:rPr>
        <w:t xml:space="preserve">Ponuditelj </w:t>
      </w:r>
      <w:r w:rsidRPr="00C35B49" w:rsidR="00C35B49">
        <w:rPr>
          <w:sz w:val="24"/>
        </w:rPr>
        <w:t>KorBox d.o.o. , Zagreb, Trgovačka ulica 6, OIB: 54253942164 nudi iznos od 222.000,00 €</w:t>
      </w:r>
    </w:p>
    <w:p w:rsidR="00C35B49" w:rsidP="00C35B49" w:rsidRDefault="00C35B49">
      <w:pPr>
        <w:pStyle w:val="Tijeloteksta"/>
        <w:jc w:val="both"/>
        <w:outlineLvl w:val="0"/>
        <w:rPr>
          <w:sz w:val="24"/>
        </w:rPr>
      </w:pPr>
      <w:r>
        <w:rPr>
          <w:sz w:val="24"/>
        </w:rPr>
        <w:t xml:space="preserve">Ponuditelj TRCZ AUTOMOBILI d.o.o., Zagreb, Savska Opatovina 42, OIB: </w:t>
      </w:r>
      <w:r w:rsidRPr="00D3279E">
        <w:rPr>
          <w:sz w:val="24"/>
        </w:rPr>
        <w:t>49622102670</w:t>
      </w:r>
      <w:r>
        <w:rPr>
          <w:sz w:val="24"/>
        </w:rPr>
        <w:t xml:space="preserve"> nudi iznos od 223.000,00 €</w:t>
      </w:r>
    </w:p>
    <w:p w:rsidR="00C35B49" w:rsidP="00C35B49" w:rsidRDefault="00C35B49">
      <w:pPr>
        <w:pStyle w:val="Tijeloteksta"/>
        <w:jc w:val="both"/>
        <w:outlineLvl w:val="0"/>
        <w:rPr>
          <w:sz w:val="24"/>
        </w:rPr>
      </w:pPr>
      <w:r>
        <w:rPr>
          <w:sz w:val="24"/>
        </w:rPr>
        <w:t xml:space="preserve">Ponuditelj ANTONIJA MOČIĆ, Drniš, Ulica Josipa Kosora 13, OIB: </w:t>
      </w:r>
      <w:r w:rsidRPr="00472CAF">
        <w:rPr>
          <w:sz w:val="24"/>
        </w:rPr>
        <w:t>28657490092</w:t>
      </w:r>
    </w:p>
    <w:p w:rsidR="00C35B49" w:rsidP="00C35B49" w:rsidRDefault="00C35B49">
      <w:pPr>
        <w:pStyle w:val="Tijeloteksta"/>
        <w:jc w:val="both"/>
        <w:outlineLvl w:val="0"/>
        <w:rPr>
          <w:sz w:val="24"/>
        </w:rPr>
      </w:pPr>
      <w:r>
        <w:rPr>
          <w:sz w:val="24"/>
        </w:rPr>
        <w:t>nudi iznos od 225.000,00 €</w:t>
      </w:r>
    </w:p>
    <w:p w:rsidR="00430610" w:rsidP="00430610" w:rsidRDefault="00430610">
      <w:pPr>
        <w:pStyle w:val="Tijeloteksta"/>
        <w:jc w:val="both"/>
        <w:outlineLvl w:val="0"/>
        <w:rPr>
          <w:sz w:val="24"/>
        </w:rPr>
      </w:pPr>
      <w:r>
        <w:rPr>
          <w:sz w:val="24"/>
        </w:rPr>
        <w:t xml:space="preserve">Ponuditelj TERRA FIRMA d.d., Zagreb, Ulica Pere Budmanija 3, OIB: </w:t>
      </w:r>
      <w:r w:rsidRPr="008D0996">
        <w:rPr>
          <w:sz w:val="24"/>
        </w:rPr>
        <w:t>22198253360</w:t>
      </w:r>
      <w:r>
        <w:rPr>
          <w:sz w:val="24"/>
        </w:rPr>
        <w:t xml:space="preserve"> nudi iznos od 230.000,00 €</w:t>
      </w:r>
    </w:p>
    <w:p w:rsidR="00430610" w:rsidP="00430610" w:rsidRDefault="00430610">
      <w:pPr>
        <w:pStyle w:val="Tijeloteksta"/>
        <w:jc w:val="both"/>
        <w:outlineLvl w:val="0"/>
        <w:rPr>
          <w:sz w:val="24"/>
        </w:rPr>
      </w:pPr>
      <w:r w:rsidRPr="00C35B49">
        <w:rPr>
          <w:sz w:val="24"/>
        </w:rPr>
        <w:t>Ponuditelj KorBox d.o.o. , Zagreb, Trgovačka ulica 6, OIB: 54253942164</w:t>
      </w:r>
      <w:r>
        <w:rPr>
          <w:sz w:val="24"/>
        </w:rPr>
        <w:t xml:space="preserve"> nudi iznos od 233</w:t>
      </w:r>
      <w:r w:rsidRPr="00C35B49">
        <w:rPr>
          <w:sz w:val="24"/>
        </w:rPr>
        <w:t>.000,00 €</w:t>
      </w:r>
    </w:p>
    <w:p w:rsidR="00BD4837" w:rsidP="00BD4837" w:rsidRDefault="00BD4837">
      <w:pPr>
        <w:pStyle w:val="Tijeloteksta"/>
        <w:jc w:val="both"/>
        <w:outlineLvl w:val="0"/>
        <w:rPr>
          <w:sz w:val="24"/>
        </w:rPr>
      </w:pPr>
      <w:r>
        <w:rPr>
          <w:sz w:val="24"/>
        </w:rPr>
        <w:t xml:space="preserve">Ponuditelj TRCZ AUTOMOBILI d.o.o., Zagreb, Savska Opatovina 42, OIB: </w:t>
      </w:r>
      <w:r w:rsidRPr="00D3279E">
        <w:rPr>
          <w:sz w:val="24"/>
        </w:rPr>
        <w:t>49622102670</w:t>
      </w:r>
      <w:r>
        <w:rPr>
          <w:sz w:val="24"/>
        </w:rPr>
        <w:t xml:space="preserve"> nudi iznos od 234.000,00 €</w:t>
      </w:r>
    </w:p>
    <w:p w:rsidR="006A22FE" w:rsidP="006A22FE" w:rsidRDefault="006A22FE">
      <w:pPr>
        <w:pStyle w:val="Tijeloteksta"/>
        <w:jc w:val="both"/>
        <w:outlineLvl w:val="0"/>
        <w:rPr>
          <w:sz w:val="24"/>
        </w:rPr>
      </w:pPr>
      <w:r w:rsidRPr="00C35B49">
        <w:rPr>
          <w:sz w:val="24"/>
        </w:rPr>
        <w:t>Ponuditelj KorBox d.o.o. , Zagreb, Trgovačka ulica 6, OIB: 54253942164</w:t>
      </w:r>
      <w:r>
        <w:rPr>
          <w:sz w:val="24"/>
        </w:rPr>
        <w:t xml:space="preserve"> nudi iznos od 244</w:t>
      </w:r>
      <w:r w:rsidRPr="00C35B49">
        <w:rPr>
          <w:sz w:val="24"/>
        </w:rPr>
        <w:t>.000,00 €</w:t>
      </w:r>
    </w:p>
    <w:p w:rsidR="00B44205" w:rsidP="006A22FE" w:rsidRDefault="00B44205">
      <w:pPr>
        <w:pStyle w:val="Tijeloteksta"/>
        <w:jc w:val="both"/>
        <w:outlineLvl w:val="0"/>
        <w:rPr>
          <w:sz w:val="24"/>
        </w:rPr>
      </w:pPr>
      <w:r>
        <w:rPr>
          <w:sz w:val="24"/>
        </w:rPr>
        <w:t xml:space="preserve">Ponuditelj DIZMAR d.o.o. Zagreb, Majstorska ulica 5, OIB: </w:t>
      </w:r>
      <w:r w:rsidRPr="00A266D4">
        <w:rPr>
          <w:sz w:val="24"/>
        </w:rPr>
        <w:t>42645058618</w:t>
      </w:r>
      <w:r>
        <w:rPr>
          <w:sz w:val="24"/>
        </w:rPr>
        <w:t xml:space="preserve"> nudi iznos od 245.000,00 €</w:t>
      </w:r>
    </w:p>
    <w:p w:rsidR="008C649F" w:rsidP="008C649F" w:rsidRDefault="008C649F">
      <w:pPr>
        <w:pStyle w:val="Tijeloteksta"/>
        <w:jc w:val="both"/>
        <w:outlineLvl w:val="0"/>
        <w:rPr>
          <w:sz w:val="24"/>
        </w:rPr>
      </w:pPr>
      <w:r>
        <w:rPr>
          <w:sz w:val="24"/>
        </w:rPr>
        <w:t xml:space="preserve">Ponuditelj TRCZ AUTOMOBILI d.o.o., Zagreb, Savska Opatovina 42, OIB: </w:t>
      </w:r>
      <w:r w:rsidRPr="00D3279E">
        <w:rPr>
          <w:sz w:val="24"/>
        </w:rPr>
        <w:t>49622102670</w:t>
      </w:r>
      <w:r>
        <w:rPr>
          <w:sz w:val="24"/>
        </w:rPr>
        <w:t xml:space="preserve"> nudi iznos od 246.000,00 €</w:t>
      </w:r>
    </w:p>
    <w:p w:rsidR="008678E6" w:rsidP="008678E6" w:rsidRDefault="008678E6">
      <w:pPr>
        <w:pStyle w:val="Tijeloteksta"/>
        <w:jc w:val="both"/>
        <w:outlineLvl w:val="0"/>
        <w:rPr>
          <w:sz w:val="24"/>
        </w:rPr>
      </w:pPr>
      <w:r w:rsidRPr="00C35B49">
        <w:rPr>
          <w:sz w:val="24"/>
        </w:rPr>
        <w:t>Ponuditelj KorBox d.o.o. , Zagreb, Trgovačka ulica 6, OIB: 54253942164</w:t>
      </w:r>
      <w:r>
        <w:rPr>
          <w:sz w:val="24"/>
        </w:rPr>
        <w:t xml:space="preserve"> nudi iznos od 255</w:t>
      </w:r>
      <w:r w:rsidRPr="00C35B49">
        <w:rPr>
          <w:sz w:val="24"/>
        </w:rPr>
        <w:t>.000,00 €</w:t>
      </w:r>
    </w:p>
    <w:p w:rsidR="000D3981" w:rsidP="007763EC" w:rsidRDefault="000D3981">
      <w:pPr>
        <w:rPr>
          <w:rFonts w:ascii="Arial" w:hAnsi="Arial" w:cs="Arial"/>
        </w:rPr>
      </w:pPr>
    </w:p>
    <w:p w:rsidR="00A539A6" w:rsidP="007763EC" w:rsidRDefault="00A539A6">
      <w:pPr>
        <w:rPr>
          <w:rFonts w:ascii="Arial" w:hAnsi="Arial" w:cs="Arial"/>
        </w:rPr>
      </w:pPr>
    </w:p>
    <w:p w:rsidR="00A539A6" w:rsidP="007763EC" w:rsidRDefault="00A539A6">
      <w:pPr>
        <w:rPr>
          <w:rFonts w:ascii="Arial" w:hAnsi="Arial" w:cs="Arial"/>
        </w:rPr>
      </w:pPr>
      <w:r>
        <w:rPr>
          <w:rFonts w:ascii="Arial" w:hAnsi="Arial" w:cs="Arial"/>
        </w:rPr>
        <w:t xml:space="preserve">Ponuditelj PRIMO – TURIZAM d.o.o. izjavljuje da odustaje od daljnjeg nadmetanja. </w:t>
      </w:r>
    </w:p>
    <w:p w:rsidR="00A539A6" w:rsidP="00A539A6" w:rsidRDefault="00A539A6">
      <w:pPr>
        <w:rPr>
          <w:rFonts w:ascii="Arial" w:hAnsi="Arial" w:cs="Arial"/>
        </w:rPr>
      </w:pPr>
      <w:r>
        <w:rPr>
          <w:rFonts w:ascii="Arial" w:hAnsi="Arial" w:cs="Arial"/>
        </w:rPr>
        <w:t xml:space="preserve">Ponuditelj DUBRAVKA MIŠE izjavljuje da odustaje od daljnjeg nadmetanja. </w:t>
      </w:r>
    </w:p>
    <w:p w:rsidR="004B6A04" w:rsidP="00A539A6" w:rsidRDefault="004B6A04">
      <w:pPr>
        <w:rPr>
          <w:rFonts w:ascii="Arial" w:hAnsi="Arial" w:cs="Arial"/>
        </w:rPr>
      </w:pPr>
      <w:r>
        <w:rPr>
          <w:rFonts w:ascii="Arial" w:hAnsi="Arial" w:cs="Arial"/>
        </w:rPr>
        <w:t xml:space="preserve">Ponuditelj DRUGI KLIK d.o.o. izjavljuje da odustaje od daljnjeg nadmetanja. </w:t>
      </w:r>
    </w:p>
    <w:p w:rsidR="00A539A6" w:rsidP="007763EC" w:rsidRDefault="00A539A6">
      <w:pPr>
        <w:rPr>
          <w:rFonts w:ascii="Arial" w:hAnsi="Arial" w:cs="Arial"/>
        </w:rPr>
      </w:pPr>
    </w:p>
    <w:p w:rsidR="00163225" w:rsidP="007763EC" w:rsidRDefault="00B025F1">
      <w:pPr>
        <w:rPr>
          <w:rFonts w:ascii="Arial" w:hAnsi="Arial" w:cs="Arial"/>
        </w:rPr>
      </w:pPr>
      <w:r>
        <w:rPr>
          <w:rFonts w:ascii="Arial" w:hAnsi="Arial" w:cs="Arial"/>
        </w:rPr>
        <w:t>U 11,16</w:t>
      </w:r>
      <w:r w:rsidR="00163225">
        <w:rPr>
          <w:rFonts w:ascii="Arial" w:hAnsi="Arial" w:cs="Arial"/>
        </w:rPr>
        <w:t xml:space="preserve"> sati određuje se stanka u trajanju od 10,00 min. </w:t>
      </w:r>
    </w:p>
    <w:p w:rsidR="000D3981" w:rsidP="007763EC" w:rsidRDefault="000D3981">
      <w:pPr>
        <w:rPr>
          <w:rFonts w:ascii="Arial" w:hAnsi="Arial" w:cs="Arial"/>
        </w:rPr>
      </w:pPr>
    </w:p>
    <w:p w:rsidR="000D3981" w:rsidP="007763EC" w:rsidRDefault="000D3981">
      <w:pPr>
        <w:rPr>
          <w:rFonts w:ascii="Arial" w:hAnsi="Arial" w:cs="Arial"/>
        </w:rPr>
      </w:pPr>
      <w:r>
        <w:rPr>
          <w:rFonts w:ascii="Arial" w:hAnsi="Arial" w:cs="Arial"/>
        </w:rPr>
        <w:t>U</w:t>
      </w:r>
      <w:r w:rsidR="00A11337">
        <w:rPr>
          <w:rFonts w:ascii="Arial" w:hAnsi="Arial" w:cs="Arial"/>
        </w:rPr>
        <w:t xml:space="preserve">tvrđuje se da </w:t>
      </w:r>
      <w:r w:rsidR="00B671CF">
        <w:rPr>
          <w:rFonts w:ascii="Arial" w:hAnsi="Arial" w:cs="Arial"/>
        </w:rPr>
        <w:t>su</w:t>
      </w:r>
      <w:r w:rsidR="00596261">
        <w:rPr>
          <w:rFonts w:ascii="Arial" w:hAnsi="Arial" w:cs="Arial"/>
        </w:rPr>
        <w:t xml:space="preserve"> u 11,24 </w:t>
      </w:r>
      <w:r>
        <w:rPr>
          <w:rFonts w:ascii="Arial" w:hAnsi="Arial" w:cs="Arial"/>
        </w:rPr>
        <w:t>sati</w:t>
      </w:r>
      <w:r w:rsidR="00596261">
        <w:rPr>
          <w:rFonts w:ascii="Arial" w:hAnsi="Arial" w:cs="Arial"/>
        </w:rPr>
        <w:t xml:space="preserve"> svi prisutni suglasni da se nastavi javna dražba. </w:t>
      </w:r>
      <w:r>
        <w:rPr>
          <w:rFonts w:ascii="Arial" w:hAnsi="Arial" w:cs="Arial"/>
        </w:rPr>
        <w:t xml:space="preserve"> </w:t>
      </w:r>
    </w:p>
    <w:p w:rsidR="00363C2A" w:rsidP="007763EC" w:rsidRDefault="00363C2A">
      <w:pPr>
        <w:rPr>
          <w:rFonts w:ascii="Arial" w:hAnsi="Arial" w:cs="Arial"/>
        </w:rPr>
      </w:pPr>
    </w:p>
    <w:p w:rsidRPr="008145C7" w:rsidR="00442307" w:rsidP="008145C7" w:rsidRDefault="00442307">
      <w:pPr>
        <w:pStyle w:val="Tijeloteksta"/>
        <w:jc w:val="both"/>
        <w:outlineLvl w:val="0"/>
        <w:rPr>
          <w:sz w:val="24"/>
        </w:rPr>
      </w:pPr>
      <w:r>
        <w:rPr>
          <w:sz w:val="24"/>
        </w:rPr>
        <w:t xml:space="preserve">Ponuditelj TRCZ AUTOMOBILI d.o.o., Zagreb, Savska Opatovina 42, OIB: </w:t>
      </w:r>
      <w:r w:rsidRPr="00D3279E">
        <w:rPr>
          <w:sz w:val="24"/>
        </w:rPr>
        <w:t>49622102670</w:t>
      </w:r>
      <w:r>
        <w:rPr>
          <w:sz w:val="24"/>
        </w:rPr>
        <w:t xml:space="preserve"> nudi iznos od 256.000,00 €</w:t>
      </w:r>
    </w:p>
    <w:p w:rsidR="00807215" w:rsidP="00807215" w:rsidRDefault="00807215">
      <w:pPr>
        <w:pStyle w:val="Tijeloteksta"/>
        <w:jc w:val="both"/>
        <w:outlineLvl w:val="0"/>
        <w:rPr>
          <w:sz w:val="24"/>
        </w:rPr>
      </w:pPr>
      <w:r w:rsidRPr="00C35B49">
        <w:rPr>
          <w:sz w:val="24"/>
        </w:rPr>
        <w:t>Ponuditelj KorBox d.o.o. , Zagreb, Trgovačka ulica 6, OIB: 54253942164</w:t>
      </w:r>
      <w:r>
        <w:rPr>
          <w:sz w:val="24"/>
        </w:rPr>
        <w:t xml:space="preserve"> nudi iznos od 266</w:t>
      </w:r>
      <w:r w:rsidRPr="00C35B49">
        <w:rPr>
          <w:sz w:val="24"/>
        </w:rPr>
        <w:t>.000,00 €</w:t>
      </w:r>
    </w:p>
    <w:p w:rsidRPr="008145C7" w:rsidR="00D757F9" w:rsidP="00D757F9" w:rsidRDefault="00D757F9">
      <w:pPr>
        <w:pStyle w:val="Tijeloteksta"/>
        <w:jc w:val="both"/>
        <w:outlineLvl w:val="0"/>
        <w:rPr>
          <w:sz w:val="24"/>
        </w:rPr>
      </w:pPr>
      <w:r>
        <w:rPr>
          <w:sz w:val="24"/>
        </w:rPr>
        <w:t xml:space="preserve">Ponuditelj TRCZ AUTOMOBILI d.o.o., Zagreb, Savska Opatovina 42, OIB: </w:t>
      </w:r>
      <w:r w:rsidRPr="00D3279E">
        <w:rPr>
          <w:sz w:val="24"/>
        </w:rPr>
        <w:t>49622102670</w:t>
      </w:r>
      <w:r>
        <w:rPr>
          <w:sz w:val="24"/>
        </w:rPr>
        <w:t xml:space="preserve"> nudi iznos od 267.000,00 €</w:t>
      </w:r>
    </w:p>
    <w:p w:rsidR="00D757F9" w:rsidP="00807215" w:rsidRDefault="00D757F9">
      <w:pPr>
        <w:pStyle w:val="Tijeloteksta"/>
        <w:jc w:val="both"/>
        <w:outlineLvl w:val="0"/>
        <w:rPr>
          <w:sz w:val="24"/>
        </w:rPr>
      </w:pPr>
    </w:p>
    <w:p w:rsidR="00D757F9" w:rsidP="00807215" w:rsidRDefault="00D757F9">
      <w:pPr>
        <w:pStyle w:val="Tijeloteksta"/>
        <w:jc w:val="both"/>
        <w:outlineLvl w:val="0"/>
        <w:rPr>
          <w:sz w:val="24"/>
        </w:rPr>
      </w:pPr>
      <w:r>
        <w:rPr>
          <w:sz w:val="24"/>
        </w:rPr>
        <w:lastRenderedPageBreak/>
        <w:t>Daljnjih ponuda nema.</w:t>
      </w:r>
    </w:p>
    <w:p w:rsidRPr="00C2252B" w:rsidR="00CC6F7C" w:rsidP="007763EC" w:rsidRDefault="00CC6F7C">
      <w:pPr>
        <w:rPr>
          <w:rFonts w:ascii="Arial" w:hAnsi="Arial" w:cs="Arial"/>
        </w:rPr>
      </w:pPr>
    </w:p>
    <w:p w:rsidRPr="00C2252B" w:rsidR="000D105D" w:rsidP="000D105D" w:rsidRDefault="000D105D">
      <w:pPr>
        <w:ind w:firstLine="708"/>
        <w:rPr>
          <w:rFonts w:ascii="Arial" w:hAnsi="Arial" w:cs="Arial"/>
        </w:rPr>
      </w:pPr>
      <w:r w:rsidRPr="00C2252B">
        <w:rPr>
          <w:rFonts w:ascii="Arial" w:hAnsi="Arial" w:cs="Arial"/>
        </w:rPr>
        <w:t xml:space="preserve">Sud donosi </w:t>
      </w:r>
    </w:p>
    <w:p w:rsidRPr="00C2252B" w:rsidR="000D105D" w:rsidP="000D105D" w:rsidRDefault="000D105D">
      <w:pPr>
        <w:ind w:firstLine="708"/>
        <w:rPr>
          <w:rFonts w:ascii="Arial" w:hAnsi="Arial" w:cs="Arial"/>
        </w:rPr>
      </w:pPr>
      <w:r w:rsidRPr="00C2252B">
        <w:rPr>
          <w:rFonts w:ascii="Arial" w:hAnsi="Arial" w:cs="Arial"/>
        </w:rPr>
        <w:t xml:space="preserve">                                                       Zaključak</w:t>
      </w:r>
    </w:p>
    <w:p w:rsidRPr="00C2252B" w:rsidR="000D105D" w:rsidP="000D105D" w:rsidRDefault="000D105D">
      <w:pPr>
        <w:ind w:firstLine="708"/>
        <w:jc w:val="both"/>
        <w:rPr>
          <w:rFonts w:ascii="Arial" w:hAnsi="Arial" w:cs="Arial"/>
          <w:b/>
        </w:rPr>
      </w:pPr>
    </w:p>
    <w:p w:rsidRPr="00C2252B" w:rsidR="00343042" w:rsidP="000D105D" w:rsidRDefault="00343042">
      <w:pPr>
        <w:jc w:val="both"/>
        <w:rPr>
          <w:rFonts w:ascii="Arial" w:hAnsi="Arial" w:cs="Arial"/>
        </w:rPr>
      </w:pPr>
    </w:p>
    <w:p w:rsidR="00245DE4" w:rsidP="00DD2D7B" w:rsidRDefault="00DD2D7B">
      <w:pPr>
        <w:rPr>
          <w:rFonts w:ascii="Arial" w:hAnsi="Arial" w:cs="Arial"/>
        </w:rPr>
      </w:pPr>
      <w:r>
        <w:rPr>
          <w:rFonts w:ascii="Arial" w:hAnsi="Arial" w:cs="Arial"/>
        </w:rPr>
        <w:tab/>
      </w:r>
      <w:r w:rsidR="00363C2A">
        <w:rPr>
          <w:rFonts w:ascii="Arial" w:hAnsi="Arial" w:cs="Arial"/>
        </w:rPr>
        <w:t xml:space="preserve">Utvrđuje se da je ponuditelj </w:t>
      </w:r>
      <w:r w:rsidRPr="00D06522" w:rsidR="00D06522">
        <w:rPr>
          <w:rFonts w:ascii="Arial" w:hAnsi="Arial" w:cs="Arial"/>
        </w:rPr>
        <w:t xml:space="preserve">TRCZ AUTOMOBILI d.o.o., Zagreb, Savska Opatovina 42, OIB: 49622102670 </w:t>
      </w:r>
      <w:r w:rsidR="00D06522">
        <w:rPr>
          <w:rFonts w:ascii="Arial" w:hAnsi="Arial" w:cs="Arial"/>
        </w:rPr>
        <w:t xml:space="preserve"> </w:t>
      </w:r>
      <w:r w:rsidR="00363C2A">
        <w:rPr>
          <w:rFonts w:ascii="Arial" w:hAnsi="Arial" w:cs="Arial"/>
        </w:rPr>
        <w:t>posljednjom istaknutom ponudom i to za nekretninu:</w:t>
      </w:r>
    </w:p>
    <w:p w:rsidRPr="005976E2" w:rsidR="00363C2A" w:rsidP="00363C2A" w:rsidRDefault="00363C2A">
      <w:pPr>
        <w:pStyle w:val="Default"/>
        <w:numPr>
          <w:ilvl w:val="0"/>
          <w:numId w:val="43"/>
        </w:numPr>
      </w:pPr>
      <w:r w:rsidRPr="005976E2">
        <w:t xml:space="preserve">kčbr. 6915/79 – POSLOVNA ZGRADA, ZAGREB, SLAVONSKA AVENIJA, GOSPODRSKO DVORIŠTE, GOSPODARSKO DVORIŠTE 406 m2, POSLOVNA ZGRADA 606 m2, ukupne površine 1012 m2 , upisane u u z.k. ul. 23699, k.o. 999901 Grad Zagreb </w:t>
      </w:r>
    </w:p>
    <w:p w:rsidR="00363C2A" w:rsidP="00363C2A" w:rsidRDefault="000D038F">
      <w:pPr>
        <w:rPr>
          <w:rFonts w:ascii="Arial" w:hAnsi="Arial" w:cs="Arial"/>
        </w:rPr>
      </w:pPr>
      <w:r>
        <w:rPr>
          <w:rFonts w:ascii="Arial" w:hAnsi="Arial" w:cs="Arial"/>
        </w:rPr>
        <w:t>ponudio najveću cijenu</w:t>
      </w:r>
      <w:r w:rsidR="00D06522">
        <w:rPr>
          <w:rFonts w:ascii="Arial" w:hAnsi="Arial" w:cs="Arial"/>
        </w:rPr>
        <w:t xml:space="preserve"> u iznosu od 267.000,00 €</w:t>
      </w:r>
      <w:r>
        <w:rPr>
          <w:rFonts w:ascii="Arial" w:hAnsi="Arial" w:cs="Arial"/>
        </w:rPr>
        <w:t xml:space="preserve">, te ispunio uvjete da mu se dosudi nekretnina. </w:t>
      </w:r>
    </w:p>
    <w:p w:rsidR="000D038F" w:rsidP="00363C2A" w:rsidRDefault="000D038F">
      <w:pPr>
        <w:rPr>
          <w:rFonts w:ascii="Arial" w:hAnsi="Arial" w:cs="Arial"/>
        </w:rPr>
      </w:pPr>
    </w:p>
    <w:p w:rsidR="000D038F" w:rsidP="00363C2A" w:rsidRDefault="000D038F">
      <w:pPr>
        <w:rPr>
          <w:rFonts w:ascii="Arial" w:hAnsi="Arial" w:cs="Arial"/>
        </w:rPr>
      </w:pPr>
      <w:r>
        <w:rPr>
          <w:rFonts w:ascii="Arial" w:hAnsi="Arial" w:cs="Arial"/>
        </w:rPr>
        <w:t xml:space="preserve">Sukladno odredb čl. 103 st. 3 Ovršnog zakna današnja javna dražba se zaključuje. </w:t>
      </w:r>
    </w:p>
    <w:p w:rsidR="000D038F" w:rsidP="00363C2A" w:rsidRDefault="000D038F">
      <w:pPr>
        <w:rPr>
          <w:rFonts w:ascii="Arial" w:hAnsi="Arial" w:cs="Arial"/>
        </w:rPr>
      </w:pPr>
    </w:p>
    <w:p w:rsidR="000D038F" w:rsidP="00363C2A" w:rsidRDefault="000D038F">
      <w:pPr>
        <w:rPr>
          <w:rFonts w:ascii="Arial" w:hAnsi="Arial" w:cs="Arial"/>
        </w:rPr>
      </w:pPr>
    </w:p>
    <w:p w:rsidR="000D038F" w:rsidP="00363C2A" w:rsidRDefault="000D038F">
      <w:pPr>
        <w:rPr>
          <w:rFonts w:ascii="Arial" w:hAnsi="Arial" w:cs="Arial"/>
        </w:rPr>
      </w:pPr>
      <w:r>
        <w:rPr>
          <w:rFonts w:ascii="Arial" w:hAnsi="Arial" w:cs="Arial"/>
        </w:rPr>
        <w:tab/>
        <w:t xml:space="preserve">Sudac donosi </w:t>
      </w:r>
    </w:p>
    <w:p w:rsidR="000D038F" w:rsidP="00363C2A" w:rsidRDefault="000D038F">
      <w:pPr>
        <w:rPr>
          <w:rFonts w:ascii="Arial" w:hAnsi="Arial" w:cs="Arial"/>
        </w:rPr>
      </w:pPr>
    </w:p>
    <w:p w:rsidR="000D038F" w:rsidP="00363C2A" w:rsidRDefault="000D038F">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r j e š e n j e </w:t>
      </w:r>
    </w:p>
    <w:p w:rsidR="000D038F" w:rsidP="00363C2A" w:rsidRDefault="000D038F">
      <w:pPr>
        <w:rPr>
          <w:rFonts w:ascii="Arial" w:hAnsi="Arial" w:cs="Arial"/>
        </w:rPr>
      </w:pPr>
    </w:p>
    <w:p w:rsidR="00D06522" w:rsidP="00363C2A" w:rsidRDefault="00D06522">
      <w:pPr>
        <w:rPr>
          <w:rFonts w:ascii="Arial" w:hAnsi="Arial" w:cs="Arial"/>
        </w:rPr>
      </w:pPr>
      <w:r>
        <w:rPr>
          <w:rFonts w:ascii="Arial" w:hAnsi="Arial" w:cs="Arial"/>
        </w:rPr>
        <w:tab/>
        <w:t xml:space="preserve">Odluka će uslijediti pisanim putem. </w:t>
      </w:r>
    </w:p>
    <w:p w:rsidRPr="00363C2A" w:rsidR="000D038F" w:rsidP="00363C2A" w:rsidRDefault="000D038F">
      <w:pPr>
        <w:rPr>
          <w:rFonts w:ascii="Arial" w:hAnsi="Arial" w:cs="Arial"/>
        </w:rPr>
      </w:pPr>
    </w:p>
    <w:p w:rsidRPr="00C2252B" w:rsidR="000D105D" w:rsidP="000D105D" w:rsidRDefault="000D105D">
      <w:pPr>
        <w:jc w:val="center"/>
        <w:rPr>
          <w:rFonts w:ascii="Arial" w:hAnsi="Arial" w:cs="Arial"/>
        </w:rPr>
      </w:pPr>
      <w:r w:rsidRPr="00C2252B">
        <w:rPr>
          <w:rFonts w:ascii="Arial" w:hAnsi="Arial" w:cs="Arial"/>
        </w:rPr>
        <w:t>Dovršeno u</w:t>
      </w:r>
      <w:r w:rsidRPr="00C2252B" w:rsidR="00E968F0">
        <w:rPr>
          <w:rFonts w:ascii="Arial" w:hAnsi="Arial" w:cs="Arial"/>
        </w:rPr>
        <w:t xml:space="preserve"> </w:t>
      </w:r>
      <w:r w:rsidR="00E6101C">
        <w:rPr>
          <w:rFonts w:ascii="Arial" w:hAnsi="Arial" w:cs="Arial"/>
        </w:rPr>
        <w:t xml:space="preserve">11,27 </w:t>
      </w:r>
      <w:r w:rsidRPr="00C2252B">
        <w:rPr>
          <w:rFonts w:ascii="Arial" w:hAnsi="Arial" w:cs="Arial"/>
        </w:rPr>
        <w:t>sati</w:t>
      </w:r>
    </w:p>
    <w:p w:rsidRPr="00C2252B" w:rsidR="000D105D" w:rsidP="000D105D" w:rsidRDefault="000D105D">
      <w:pPr>
        <w:jc w:val="center"/>
        <w:rPr>
          <w:rFonts w:ascii="Arial" w:hAnsi="Arial" w:cs="Arial"/>
        </w:rPr>
      </w:pPr>
    </w:p>
    <w:p w:rsidRPr="00C2252B" w:rsidR="00B6577E" w:rsidP="000D105D" w:rsidRDefault="00B6577E">
      <w:pPr>
        <w:jc w:val="center"/>
        <w:rPr>
          <w:rFonts w:ascii="Arial" w:hAnsi="Arial" w:cs="Arial"/>
        </w:rPr>
      </w:pPr>
    </w:p>
    <w:p w:rsidRPr="00C2252B" w:rsidR="000D105D" w:rsidP="000D105D" w:rsidRDefault="000D105D">
      <w:pPr>
        <w:jc w:val="center"/>
        <w:rPr>
          <w:rFonts w:ascii="Arial" w:hAnsi="Arial" w:cs="Arial"/>
        </w:rPr>
      </w:pPr>
      <w:r w:rsidRPr="00C2252B">
        <w:rPr>
          <w:rFonts w:ascii="Arial" w:hAnsi="Arial" w:cs="Arial"/>
        </w:rPr>
        <w:t>SUDAC</w:t>
      </w:r>
    </w:p>
    <w:p w:rsidRPr="00C2252B" w:rsidR="000D105D" w:rsidP="000D105D" w:rsidRDefault="000D105D">
      <w:pPr>
        <w:jc w:val="center"/>
        <w:rPr>
          <w:rFonts w:ascii="Arial" w:hAnsi="Arial" w:cs="Arial"/>
        </w:rPr>
      </w:pPr>
      <w:r w:rsidRPr="00C2252B">
        <w:rPr>
          <w:rFonts w:ascii="Arial" w:hAnsi="Arial" w:cs="Arial"/>
        </w:rPr>
        <w:t>Vesna Sremac Šoštar</w:t>
      </w:r>
    </w:p>
    <w:p w:rsidRPr="00C2252B" w:rsidR="000D105D" w:rsidP="000D105D" w:rsidRDefault="000D105D">
      <w:pPr>
        <w:jc w:val="center"/>
        <w:rPr>
          <w:rFonts w:ascii="Arial" w:hAnsi="Arial" w:cs="Arial"/>
        </w:rPr>
      </w:pPr>
    </w:p>
    <w:p w:rsidRPr="00C2252B" w:rsidR="000D105D" w:rsidP="000D105D" w:rsidRDefault="000D105D">
      <w:pPr>
        <w:jc w:val="center"/>
        <w:rPr>
          <w:rFonts w:ascii="Arial" w:hAnsi="Arial" w:cs="Arial"/>
        </w:rPr>
      </w:pPr>
      <w:r w:rsidRPr="00C2252B">
        <w:rPr>
          <w:rFonts w:ascii="Arial" w:hAnsi="Arial" w:cs="Arial"/>
        </w:rPr>
        <w:t>Zapisničar:</w:t>
      </w:r>
    </w:p>
    <w:p w:rsidRPr="00C2252B" w:rsidR="000D105D" w:rsidP="000D105D" w:rsidRDefault="006F06AD">
      <w:pPr>
        <w:jc w:val="center"/>
        <w:rPr>
          <w:rFonts w:ascii="Arial" w:hAnsi="Arial" w:cs="Arial"/>
        </w:rPr>
      </w:pPr>
      <w:r w:rsidRPr="00C2252B">
        <w:rPr>
          <w:rFonts w:ascii="Arial" w:hAnsi="Arial" w:cs="Arial"/>
        </w:rPr>
        <w:t xml:space="preserve">Vinka Mihalinčić </w:t>
      </w:r>
    </w:p>
    <w:p w:rsidRPr="00C2252B" w:rsidR="000D105D" w:rsidP="000D105D" w:rsidRDefault="000D105D">
      <w:pPr>
        <w:rPr>
          <w:rFonts w:ascii="Arial" w:hAnsi="Arial" w:cs="Arial"/>
        </w:rPr>
      </w:pPr>
    </w:p>
    <w:p w:rsidRPr="00C2252B" w:rsidR="000D105D" w:rsidP="000D105D" w:rsidRDefault="000D105D">
      <w:pPr>
        <w:rPr>
          <w:rFonts w:ascii="Arial" w:hAnsi="Arial" w:cs="Arial"/>
        </w:rPr>
      </w:pPr>
    </w:p>
    <w:p w:rsidRPr="00C2252B" w:rsidR="000D105D" w:rsidP="000D105D" w:rsidRDefault="000D105D">
      <w:pPr>
        <w:rPr>
          <w:rFonts w:ascii="Arial" w:hAnsi="Arial" w:cs="Arial"/>
        </w:rPr>
      </w:pPr>
      <w:r w:rsidRPr="00C2252B">
        <w:rPr>
          <w:rFonts w:ascii="Arial" w:hAnsi="Arial" w:cs="Arial"/>
        </w:rPr>
        <w:t>Stečajni upravitelj:</w:t>
      </w:r>
    </w:p>
    <w:p w:rsidR="000D105D" w:rsidP="000D105D" w:rsidRDefault="006F06AD">
      <w:pPr>
        <w:rPr>
          <w:rFonts w:ascii="Arial" w:hAnsi="Arial" w:cs="Arial"/>
        </w:rPr>
      </w:pPr>
      <w:r w:rsidRPr="00C2252B">
        <w:rPr>
          <w:rFonts w:ascii="Arial" w:hAnsi="Arial" w:cs="Arial"/>
        </w:rPr>
        <w:t>Marija Vujčić Turkulin</w:t>
      </w:r>
      <w:r w:rsidRPr="00C2252B" w:rsidR="00133442">
        <w:rPr>
          <w:rFonts w:ascii="Arial" w:hAnsi="Arial" w:cs="Arial"/>
        </w:rPr>
        <w:t xml:space="preserve"> </w:t>
      </w:r>
      <w:r w:rsidRPr="00C2252B" w:rsidR="00133442">
        <w:rPr>
          <w:rFonts w:ascii="Arial" w:hAnsi="Arial" w:cs="Arial"/>
        </w:rPr>
        <w:tab/>
      </w:r>
      <w:r w:rsidRPr="00C2252B" w:rsidR="00133442">
        <w:rPr>
          <w:rFonts w:ascii="Arial" w:hAnsi="Arial" w:cs="Arial"/>
        </w:rPr>
        <w:tab/>
      </w:r>
      <w:r w:rsidRPr="00C2252B" w:rsidR="00133442">
        <w:rPr>
          <w:rFonts w:ascii="Arial" w:hAnsi="Arial" w:cs="Arial"/>
        </w:rPr>
        <w:tab/>
      </w:r>
      <w:r w:rsidRPr="00C2252B" w:rsidR="00133442">
        <w:rPr>
          <w:rFonts w:ascii="Arial" w:hAnsi="Arial" w:cs="Arial"/>
        </w:rPr>
        <w:tab/>
      </w:r>
      <w:r w:rsidRPr="00C2252B" w:rsidR="00133442">
        <w:rPr>
          <w:rFonts w:ascii="Arial" w:hAnsi="Arial" w:cs="Arial"/>
        </w:rPr>
        <w:tab/>
      </w:r>
      <w:r w:rsidRPr="00C2252B" w:rsidR="00133442">
        <w:rPr>
          <w:rFonts w:ascii="Arial" w:hAnsi="Arial" w:cs="Arial"/>
        </w:rPr>
        <w:tab/>
        <w:t>Razlučni v</w:t>
      </w:r>
      <w:r w:rsidRPr="00C2252B" w:rsidR="000D105D">
        <w:rPr>
          <w:rFonts w:ascii="Arial" w:hAnsi="Arial" w:cs="Arial"/>
        </w:rPr>
        <w:t>jerovnik:</w:t>
      </w:r>
    </w:p>
    <w:p w:rsidR="00E219C7" w:rsidP="000D105D" w:rsidRDefault="00E219C7">
      <w:pPr>
        <w:rPr>
          <w:rFonts w:ascii="Arial" w:hAnsi="Arial" w:cs="Arial"/>
        </w:rPr>
      </w:pPr>
    </w:p>
    <w:p w:rsidRPr="00C2252B" w:rsidR="00E219C7" w:rsidP="000D105D" w:rsidRDefault="00E219C7">
      <w:pPr>
        <w:rPr>
          <w:rFonts w:ascii="Arial" w:hAnsi="Arial" w:cs="Arial"/>
        </w:rPr>
      </w:pPr>
      <w:r>
        <w:rPr>
          <w:rFonts w:ascii="Arial" w:hAnsi="Arial" w:cs="Arial"/>
        </w:rPr>
        <w:t>ZA PONUDITELJE</w:t>
      </w:r>
    </w:p>
    <w:p w:rsidRPr="00C2252B" w:rsidR="00666C06" w:rsidP="000D105D" w:rsidRDefault="00666C06">
      <w:pPr>
        <w:rPr>
          <w:rFonts w:ascii="Arial" w:hAnsi="Arial" w:cs="Arial"/>
        </w:rPr>
      </w:pPr>
    </w:p>
    <w:p w:rsidRPr="00C2252B" w:rsidR="00133442" w:rsidP="000D105D" w:rsidRDefault="00133442">
      <w:pPr>
        <w:rPr>
          <w:rFonts w:ascii="Arial" w:hAnsi="Arial" w:cs="Arial"/>
        </w:rPr>
      </w:pPr>
    </w:p>
    <w:p w:rsidRPr="00C2252B" w:rsidR="00133442" w:rsidP="000D105D" w:rsidRDefault="00133442">
      <w:pPr>
        <w:rPr>
          <w:rFonts w:ascii="Arial" w:hAnsi="Arial" w:cs="Arial"/>
        </w:rPr>
      </w:pPr>
    </w:p>
    <w:sectPr w:rsidRPr="00C2252B" w:rsidR="00133442" w:rsidSect="009F2E50">
      <w:headerReference w:type="default" r:id="rId9"/>
      <w:headerReference w:type="first" r:id="rId10"/>
      <w:pgSz w:w="11906" w:h="16838"/>
      <w:pgMar w:top="1418" w:right="1418" w:bottom="1701" w:left="1418"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E4509" w:rsidP="00B05A4E" w:rsidRDefault="006E4509">
      <w:r>
        <w:separator/>
      </w:r>
    </w:p>
  </w:endnote>
  <w:endnote w:type="continuationSeparator" w:id="0">
    <w:p w:rsidR="006E4509" w:rsidP="00B05A4E" w:rsidRDefault="006E450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E4509" w:rsidP="00B05A4E" w:rsidRDefault="006E4509">
      <w:r>
        <w:separator/>
      </w:r>
    </w:p>
  </w:footnote>
  <w:footnote w:type="continuationSeparator" w:id="0">
    <w:p w:rsidR="006E4509" w:rsidP="00B05A4E" w:rsidRDefault="006E450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ascii="Arial" w:hAnsi="Arial" w:cs="Arial"/>
      </w:rPr>
      <w:id w:val="-1995483199"/>
      <w:docPartObj>
        <w:docPartGallery w:val="Page Numbers (Top of Page)"/>
        <w:docPartUnique/>
      </w:docPartObj>
    </w:sdtPr>
    <w:sdtEndPr/>
    <w:sdtContent>
      <w:p w:rsidRPr="00BA0D68" w:rsidR="00B05A4E" w:rsidRDefault="00B05A4E">
        <w:pPr>
          <w:pStyle w:val="Zaglavlje"/>
          <w:jc w:val="center"/>
          <w:rPr>
            <w:rFonts w:ascii="Arial" w:hAnsi="Arial" w:cs="Arial"/>
          </w:rPr>
        </w:pPr>
        <w:r w:rsidRPr="00BA0D68">
          <w:rPr>
            <w:rFonts w:ascii="Arial" w:hAnsi="Arial" w:cs="Arial"/>
          </w:rPr>
          <w:fldChar w:fldCharType="begin"/>
        </w:r>
        <w:r w:rsidRPr="00BA0D68">
          <w:rPr>
            <w:rFonts w:ascii="Arial" w:hAnsi="Arial" w:cs="Arial"/>
          </w:rPr>
          <w:instrText xml:space="preserve"> PAGE  \* ArabicDash  \* MERGEFORMAT </w:instrText>
        </w:r>
        <w:r w:rsidRPr="00BA0D68">
          <w:rPr>
            <w:rFonts w:ascii="Arial" w:hAnsi="Arial" w:cs="Arial"/>
          </w:rPr>
          <w:fldChar w:fldCharType="separate"/>
        </w:r>
        <w:r w:rsidR="002E74B2">
          <w:rPr>
            <w:rFonts w:ascii="Arial" w:hAnsi="Arial" w:cs="Arial"/>
          </w:rPr>
          <w:t>- 4 -</w:t>
        </w:r>
        <w:r w:rsidRPr="00BA0D68">
          <w:rPr>
            <w:rFonts w:ascii="Arial" w:hAnsi="Arial" w:cs="Arial"/>
          </w:rPr>
          <w:fldChar w:fldCharType="end"/>
        </w:r>
      </w:p>
    </w:sdtContent>
  </w:sdt>
  <w:p w:rsidRPr="00BA0D68" w:rsidR="00B05A4E" w:rsidRDefault="00B05A4E">
    <w:pPr>
      <w:pStyle w:val="Zaglavlje"/>
      <w:rPr>
        <w:rFonts w:ascii="Arial" w:hAnsi="Arial" w:cs="Arial"/>
      </w:rPr>
    </w:pPr>
    <w:r w:rsidRPr="00BA0D68">
      <w:rPr>
        <w:rFonts w:ascii="Arial" w:hAnsi="Arial" w:cs="Arial"/>
      </w:rPr>
      <w:tab/>
    </w:r>
    <w:r w:rsidRPr="00BA0D68">
      <w:rPr>
        <w:rFonts w:ascii="Arial" w:hAnsi="Arial" w:cs="Arial"/>
      </w:rPr>
      <w:tab/>
    </w:r>
    <w:r w:rsidRPr="00BA0D68" w:rsidR="00E12C02">
      <w:rPr>
        <w:rFonts w:ascii="Arial" w:hAnsi="Arial" w:cs="Arial"/>
      </w:rPr>
      <w:t>48. St-</w:t>
    </w:r>
    <w:r w:rsidR="004355B3">
      <w:rPr>
        <w:rFonts w:ascii="Arial" w:hAnsi="Arial" w:cs="Arial"/>
      </w:rPr>
      <w:t>1984/13</w:t>
    </w: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FC69A8" w:rsidR="00B05A4E" w:rsidRDefault="00B05A4E">
    <w:pPr>
      <w:pStyle w:val="Zaglavlje"/>
      <w:rPr>
        <w:rFonts w:ascii="Arial" w:hAnsi="Arial" w:cs="Arial"/>
        <w:sz w:val="20"/>
      </w:rPr>
    </w:pPr>
    <w:r>
      <w:tab/>
    </w:r>
    <w:r>
      <w:tab/>
    </w:r>
    <w:r w:rsidRPr="00FC69A8" w:rsidR="00E12C02">
      <w:rPr>
        <w:rFonts w:ascii="Arial" w:hAnsi="Arial" w:cs="Arial"/>
      </w:rPr>
      <w:t>48</w:t>
    </w:r>
    <w:r w:rsidRPr="00FC69A8" w:rsidR="0081133D">
      <w:rPr>
        <w:rFonts w:ascii="Arial" w:hAnsi="Arial" w:cs="Arial"/>
      </w:rPr>
      <w:t>. St-</w:t>
    </w:r>
    <w:r w:rsidRPr="00FC69A8" w:rsidR="00FC69A8">
      <w:rPr>
        <w:rFonts w:ascii="Arial" w:hAnsi="Arial" w:cs="Arial"/>
      </w:rPr>
      <w:t>1984/13</w:t>
    </w:r>
  </w:p>
  <w:p w:rsidRPr="002B35C9" w:rsidR="00681560" w:rsidP="00681560" w:rsidRDefault="00681560">
    <w:pPr>
      <w:pStyle w:val="Zaglavlje"/>
      <w:rPr>
        <w:rFonts w:ascii="Arial" w:hAnsi="Arial" w:cs="Arial"/>
      </w:rPr>
    </w:pPr>
    <w:r w:rsidRPr="002B35C9">
      <w:rPr>
        <w:rFonts w:ascii="Arial" w:hAnsi="Arial" w:cs="Arial"/>
      </w:rPr>
      <w:t>REPUBLIKA HRVATSKA</w:t>
    </w:r>
  </w:p>
  <w:p w:rsidRPr="002B35C9" w:rsidR="00681560" w:rsidP="00681560" w:rsidRDefault="00681560">
    <w:pPr>
      <w:pStyle w:val="Zaglavlje"/>
      <w:rPr>
        <w:rFonts w:ascii="Arial" w:hAnsi="Arial" w:cs="Arial"/>
      </w:rPr>
    </w:pPr>
    <w:r w:rsidRPr="002B35C9">
      <w:rPr>
        <w:rFonts w:ascii="Arial" w:hAnsi="Arial" w:cs="Arial"/>
      </w:rPr>
      <w:t>Trgovački sud u Zagrebu</w:t>
    </w:r>
  </w:p>
  <w:p w:rsidR="00A166E4" w:rsidP="00A166E4" w:rsidRDefault="00A166E4">
    <w:pPr>
      <w:rPr>
        <w:rFonts w:ascii="Arial" w:hAnsi="Arial" w:cs="Arial"/>
      </w:rPr>
    </w:pPr>
    <w:r w:rsidRPr="00A56BE6">
      <w:rPr>
        <w:rFonts w:ascii="Arial" w:hAnsi="Arial" w:cs="Arial"/>
        <w:bCs/>
      </w:rPr>
      <w:t xml:space="preserve">Zagreb, </w:t>
    </w:r>
    <w:r w:rsidRPr="00A56BE6">
      <w:rPr>
        <w:rFonts w:ascii="Arial" w:hAnsi="Arial" w:cs="Arial"/>
      </w:rPr>
      <w:t>Trg Johna Fitzgeralda Kennedyja 11</w:t>
    </w:r>
  </w:p>
  <w:p w:rsidRPr="002B35C9" w:rsidR="00681560" w:rsidRDefault="00681560">
    <w:pPr>
      <w:pStyle w:val="Zaglavlje"/>
      <w:rPr>
        <w:rFonts w:ascii="Arial" w:hAnsi="Arial" w:cs="Arial"/>
        <w:sz w:val="20"/>
      </w:rPr>
    </w:pPr>
  </w:p>
  <w:p w:rsidRPr="002B35C9" w:rsidR="00A134E1" w:rsidP="00A134E1" w:rsidRDefault="00E12C02">
    <w:pPr>
      <w:jc w:val="center"/>
      <w:rPr>
        <w:rFonts w:ascii="Arial" w:hAnsi="Arial" w:cs="Arial"/>
      </w:rPr>
    </w:pPr>
    <w:r w:rsidRPr="002B35C9">
      <w:rPr>
        <w:rFonts w:ascii="Arial" w:hAnsi="Arial" w:cs="Arial"/>
      </w:rPr>
      <w:t>Z A P I S N I K   S</w:t>
    </w:r>
    <w:r w:rsidRPr="002B35C9" w:rsidR="00A134E1">
      <w:rPr>
        <w:rFonts w:ascii="Arial" w:hAnsi="Arial" w:cs="Arial"/>
      </w:rPr>
      <w:t xml:space="preserve">    </w:t>
    </w:r>
    <w:r w:rsidR="002E2D4E">
      <w:rPr>
        <w:rFonts w:ascii="Arial" w:hAnsi="Arial" w:cs="Arial"/>
      </w:rPr>
      <w:t xml:space="preserve">J E D A N A E S T O G </w:t>
    </w:r>
    <w:r w:rsidR="006D07B7">
      <w:rPr>
        <w:rFonts w:ascii="Arial" w:hAnsi="Arial" w:cs="Arial"/>
      </w:rPr>
      <w:t xml:space="preserve">  </w:t>
    </w:r>
    <w:r w:rsidRPr="002B35C9" w:rsidR="00A134E1">
      <w:rPr>
        <w:rFonts w:ascii="Arial" w:hAnsi="Arial" w:cs="Arial"/>
      </w:rPr>
      <w:t>R O Č I Š T A</w:t>
    </w:r>
  </w:p>
  <w:p w:rsidRPr="002B35C9" w:rsidR="00681560" w:rsidP="00A134E1" w:rsidRDefault="00681560">
    <w:pPr>
      <w:jc w:val="center"/>
      <w:rPr>
        <w:rFonts w:ascii="Arial" w:hAnsi="Arial" w:cs="Arial"/>
      </w:rPr>
    </w:pPr>
  </w:p>
  <w:p w:rsidRPr="002B35C9" w:rsidR="00A134E1" w:rsidP="00A134E1" w:rsidRDefault="001648C6">
    <w:pPr>
      <w:jc w:val="center"/>
      <w:rPr>
        <w:rFonts w:ascii="Arial" w:hAnsi="Arial" w:cs="Arial"/>
      </w:rPr>
    </w:pPr>
    <w:r w:rsidRPr="002B35C9">
      <w:rPr>
        <w:rFonts w:ascii="Arial" w:hAnsi="Arial" w:cs="Arial"/>
      </w:rPr>
      <w:t xml:space="preserve">Z A   </w:t>
    </w:r>
    <w:r w:rsidRPr="002B35C9" w:rsidR="00804746">
      <w:rPr>
        <w:rFonts w:ascii="Arial" w:hAnsi="Arial" w:cs="Arial"/>
      </w:rPr>
      <w:t xml:space="preserve"> </w:t>
    </w:r>
    <w:r w:rsidRPr="002B35C9" w:rsidR="00A134E1">
      <w:rPr>
        <w:rFonts w:ascii="Arial" w:hAnsi="Arial" w:cs="Arial"/>
      </w:rPr>
      <w:t>J A V N U  D R A Ž B U</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865B0"/>
    <w:multiLevelType w:val="hybridMultilevel"/>
    <w:tmpl w:val="ED66FF78"/>
    <w:lvl w:ilvl="0" w:tplc="F34895C4">
      <w:start w:val="1"/>
      <w:numFmt w:val="decimal"/>
      <w:lvlText w:val="%1."/>
      <w:lvlJc w:val="left"/>
      <w:pPr>
        <w:tabs>
          <w:tab w:val="num" w:pos="1200"/>
        </w:tabs>
        <w:ind w:left="1200" w:hanging="360"/>
      </w:pPr>
      <w:rPr>
        <w:rFonts w:hint="default"/>
      </w:rPr>
    </w:lvl>
    <w:lvl w:ilvl="1" w:tplc="041A0019" w:tentative="true">
      <w:start w:val="1"/>
      <w:numFmt w:val="lowerLetter"/>
      <w:lvlText w:val="%2."/>
      <w:lvlJc w:val="left"/>
      <w:pPr>
        <w:tabs>
          <w:tab w:val="num" w:pos="1920"/>
        </w:tabs>
        <w:ind w:left="1920" w:hanging="360"/>
      </w:pPr>
    </w:lvl>
    <w:lvl w:ilvl="2" w:tplc="041A001B" w:tentative="true">
      <w:start w:val="1"/>
      <w:numFmt w:val="lowerRoman"/>
      <w:lvlText w:val="%3."/>
      <w:lvlJc w:val="right"/>
      <w:pPr>
        <w:tabs>
          <w:tab w:val="num" w:pos="2640"/>
        </w:tabs>
        <w:ind w:left="2640" w:hanging="180"/>
      </w:pPr>
    </w:lvl>
    <w:lvl w:ilvl="3" w:tplc="041A000F" w:tentative="true">
      <w:start w:val="1"/>
      <w:numFmt w:val="decimal"/>
      <w:lvlText w:val="%4."/>
      <w:lvlJc w:val="left"/>
      <w:pPr>
        <w:tabs>
          <w:tab w:val="num" w:pos="3360"/>
        </w:tabs>
        <w:ind w:left="3360" w:hanging="360"/>
      </w:pPr>
    </w:lvl>
    <w:lvl w:ilvl="4" w:tplc="041A0019" w:tentative="true">
      <w:start w:val="1"/>
      <w:numFmt w:val="lowerLetter"/>
      <w:lvlText w:val="%5."/>
      <w:lvlJc w:val="left"/>
      <w:pPr>
        <w:tabs>
          <w:tab w:val="num" w:pos="4080"/>
        </w:tabs>
        <w:ind w:left="4080" w:hanging="360"/>
      </w:pPr>
    </w:lvl>
    <w:lvl w:ilvl="5" w:tplc="041A001B" w:tentative="true">
      <w:start w:val="1"/>
      <w:numFmt w:val="lowerRoman"/>
      <w:lvlText w:val="%6."/>
      <w:lvlJc w:val="right"/>
      <w:pPr>
        <w:tabs>
          <w:tab w:val="num" w:pos="4800"/>
        </w:tabs>
        <w:ind w:left="4800" w:hanging="180"/>
      </w:pPr>
    </w:lvl>
    <w:lvl w:ilvl="6" w:tplc="041A000F" w:tentative="true">
      <w:start w:val="1"/>
      <w:numFmt w:val="decimal"/>
      <w:lvlText w:val="%7."/>
      <w:lvlJc w:val="left"/>
      <w:pPr>
        <w:tabs>
          <w:tab w:val="num" w:pos="5520"/>
        </w:tabs>
        <w:ind w:left="5520" w:hanging="360"/>
      </w:pPr>
    </w:lvl>
    <w:lvl w:ilvl="7" w:tplc="041A0019" w:tentative="true">
      <w:start w:val="1"/>
      <w:numFmt w:val="lowerLetter"/>
      <w:lvlText w:val="%8."/>
      <w:lvlJc w:val="left"/>
      <w:pPr>
        <w:tabs>
          <w:tab w:val="num" w:pos="6240"/>
        </w:tabs>
        <w:ind w:left="6240" w:hanging="360"/>
      </w:pPr>
    </w:lvl>
    <w:lvl w:ilvl="8" w:tplc="041A001B" w:tentative="true">
      <w:start w:val="1"/>
      <w:numFmt w:val="lowerRoman"/>
      <w:lvlText w:val="%9."/>
      <w:lvlJc w:val="right"/>
      <w:pPr>
        <w:tabs>
          <w:tab w:val="num" w:pos="6960"/>
        </w:tabs>
        <w:ind w:left="6960" w:hanging="180"/>
      </w:pPr>
    </w:lvl>
  </w:abstractNum>
  <w:abstractNum w:abstractNumId="1">
    <w:nsid w:val="035909A0"/>
    <w:multiLevelType w:val="hybridMultilevel"/>
    <w:tmpl w:val="0BA4DDE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07DF1383"/>
    <w:multiLevelType w:val="hybridMultilevel"/>
    <w:tmpl w:val="E39ED574"/>
    <w:lvl w:ilvl="0" w:tplc="7F3E0438">
      <w:start w:val="1"/>
      <w:numFmt w:val="upperRoman"/>
      <w:lvlText w:val="%1.)"/>
      <w:lvlJc w:val="left"/>
      <w:pPr>
        <w:ind w:left="1080" w:hanging="72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0C735A03"/>
    <w:multiLevelType w:val="hybridMultilevel"/>
    <w:tmpl w:val="FCEC7E80"/>
    <w:lvl w:ilvl="0" w:tplc="B3681B70">
      <w:start w:val="17"/>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4">
    <w:nsid w:val="0CCD3ED9"/>
    <w:multiLevelType w:val="hybridMultilevel"/>
    <w:tmpl w:val="8F88B784"/>
    <w:lvl w:ilvl="0" w:tplc="94CA98BA">
      <w:start w:val="1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0D9A7F84"/>
    <w:multiLevelType w:val="hybridMultilevel"/>
    <w:tmpl w:val="8A5435CA"/>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start w:val="1"/>
      <w:numFmt w:val="lowerRoman"/>
      <w:lvlText w:val="%3."/>
      <w:lvlJc w:val="right"/>
      <w:pPr>
        <w:tabs>
          <w:tab w:val="num" w:pos="2160"/>
        </w:tabs>
        <w:ind w:left="2160" w:hanging="180"/>
      </w:pPr>
    </w:lvl>
    <w:lvl w:ilvl="3" w:tplc="041A000F">
      <w:start w:val="1"/>
      <w:numFmt w:val="decimal"/>
      <w:lvlText w:val="%4."/>
      <w:lvlJc w:val="left"/>
      <w:pPr>
        <w:tabs>
          <w:tab w:val="num" w:pos="2880"/>
        </w:tabs>
        <w:ind w:left="2880" w:hanging="360"/>
      </w:pPr>
    </w:lvl>
    <w:lvl w:ilvl="4" w:tplc="041A0019">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0DA53242"/>
    <w:multiLevelType w:val="hybridMultilevel"/>
    <w:tmpl w:val="9BF69224"/>
    <w:lvl w:ilvl="0" w:tplc="35FC4F0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0FD57F9E"/>
    <w:multiLevelType w:val="hybridMultilevel"/>
    <w:tmpl w:val="A10E1A4C"/>
    <w:lvl w:ilvl="0" w:tplc="8752CE94">
      <w:start w:val="33"/>
      <w:numFmt w:val="bullet"/>
      <w:lvlText w:val="-"/>
      <w:lvlJc w:val="left"/>
      <w:pPr>
        <w:tabs>
          <w:tab w:val="num" w:pos="1563"/>
        </w:tabs>
        <w:ind w:left="1563" w:hanging="855"/>
      </w:pPr>
      <w:rPr>
        <w:rFonts w:hint="default" w:ascii="Times New Roman" w:hAnsi="Times New Roman" w:eastAsia="Times New Roman" w:cs="Times New Roman"/>
      </w:rPr>
    </w:lvl>
    <w:lvl w:ilvl="1" w:tplc="041A0003" w:tentative="true">
      <w:start w:val="1"/>
      <w:numFmt w:val="bullet"/>
      <w:lvlText w:val="o"/>
      <w:lvlJc w:val="left"/>
      <w:pPr>
        <w:tabs>
          <w:tab w:val="num" w:pos="1788"/>
        </w:tabs>
        <w:ind w:left="1788" w:hanging="360"/>
      </w:pPr>
      <w:rPr>
        <w:rFonts w:hint="default" w:ascii="Courier New" w:hAnsi="Courier New" w:cs="Courier New"/>
      </w:rPr>
    </w:lvl>
    <w:lvl w:ilvl="2" w:tplc="041A0005" w:tentative="true">
      <w:start w:val="1"/>
      <w:numFmt w:val="bullet"/>
      <w:lvlText w:val=""/>
      <w:lvlJc w:val="left"/>
      <w:pPr>
        <w:tabs>
          <w:tab w:val="num" w:pos="2508"/>
        </w:tabs>
        <w:ind w:left="2508" w:hanging="360"/>
      </w:pPr>
      <w:rPr>
        <w:rFonts w:hint="default" w:ascii="Wingdings" w:hAnsi="Wingdings"/>
      </w:rPr>
    </w:lvl>
    <w:lvl w:ilvl="3" w:tplc="041A0001" w:tentative="true">
      <w:start w:val="1"/>
      <w:numFmt w:val="bullet"/>
      <w:lvlText w:val=""/>
      <w:lvlJc w:val="left"/>
      <w:pPr>
        <w:tabs>
          <w:tab w:val="num" w:pos="3228"/>
        </w:tabs>
        <w:ind w:left="3228" w:hanging="360"/>
      </w:pPr>
      <w:rPr>
        <w:rFonts w:hint="default" w:ascii="Symbol" w:hAnsi="Symbol"/>
      </w:rPr>
    </w:lvl>
    <w:lvl w:ilvl="4" w:tplc="041A0003" w:tentative="true">
      <w:start w:val="1"/>
      <w:numFmt w:val="bullet"/>
      <w:lvlText w:val="o"/>
      <w:lvlJc w:val="left"/>
      <w:pPr>
        <w:tabs>
          <w:tab w:val="num" w:pos="3948"/>
        </w:tabs>
        <w:ind w:left="3948" w:hanging="360"/>
      </w:pPr>
      <w:rPr>
        <w:rFonts w:hint="default" w:ascii="Courier New" w:hAnsi="Courier New" w:cs="Courier New"/>
      </w:rPr>
    </w:lvl>
    <w:lvl w:ilvl="5" w:tplc="041A0005" w:tentative="true">
      <w:start w:val="1"/>
      <w:numFmt w:val="bullet"/>
      <w:lvlText w:val=""/>
      <w:lvlJc w:val="left"/>
      <w:pPr>
        <w:tabs>
          <w:tab w:val="num" w:pos="4668"/>
        </w:tabs>
        <w:ind w:left="4668" w:hanging="360"/>
      </w:pPr>
      <w:rPr>
        <w:rFonts w:hint="default" w:ascii="Wingdings" w:hAnsi="Wingdings"/>
      </w:rPr>
    </w:lvl>
    <w:lvl w:ilvl="6" w:tplc="041A0001" w:tentative="true">
      <w:start w:val="1"/>
      <w:numFmt w:val="bullet"/>
      <w:lvlText w:val=""/>
      <w:lvlJc w:val="left"/>
      <w:pPr>
        <w:tabs>
          <w:tab w:val="num" w:pos="5388"/>
        </w:tabs>
        <w:ind w:left="5388" w:hanging="360"/>
      </w:pPr>
      <w:rPr>
        <w:rFonts w:hint="default" w:ascii="Symbol" w:hAnsi="Symbol"/>
      </w:rPr>
    </w:lvl>
    <w:lvl w:ilvl="7" w:tplc="041A0003" w:tentative="true">
      <w:start w:val="1"/>
      <w:numFmt w:val="bullet"/>
      <w:lvlText w:val="o"/>
      <w:lvlJc w:val="left"/>
      <w:pPr>
        <w:tabs>
          <w:tab w:val="num" w:pos="6108"/>
        </w:tabs>
        <w:ind w:left="6108" w:hanging="360"/>
      </w:pPr>
      <w:rPr>
        <w:rFonts w:hint="default" w:ascii="Courier New" w:hAnsi="Courier New" w:cs="Courier New"/>
      </w:rPr>
    </w:lvl>
    <w:lvl w:ilvl="8" w:tplc="041A0005" w:tentative="true">
      <w:start w:val="1"/>
      <w:numFmt w:val="bullet"/>
      <w:lvlText w:val=""/>
      <w:lvlJc w:val="left"/>
      <w:pPr>
        <w:tabs>
          <w:tab w:val="num" w:pos="6828"/>
        </w:tabs>
        <w:ind w:left="6828" w:hanging="360"/>
      </w:pPr>
      <w:rPr>
        <w:rFonts w:hint="default" w:ascii="Wingdings" w:hAnsi="Wingdings"/>
      </w:rPr>
    </w:lvl>
  </w:abstractNum>
  <w:abstractNum w:abstractNumId="8">
    <w:nsid w:val="11A349DA"/>
    <w:multiLevelType w:val="hybridMultilevel"/>
    <w:tmpl w:val="D63E97F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16FB4B2B"/>
    <w:multiLevelType w:val="hybridMultilevel"/>
    <w:tmpl w:val="4740E300"/>
    <w:lvl w:ilvl="0" w:tplc="13F4E79E">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0">
    <w:nsid w:val="195F79FD"/>
    <w:multiLevelType w:val="hybridMultilevel"/>
    <w:tmpl w:val="0D84F93C"/>
    <w:lvl w:ilvl="0" w:tplc="54C0AD04">
      <w:start w:val="11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1">
    <w:nsid w:val="1B52599E"/>
    <w:multiLevelType w:val="hybridMultilevel"/>
    <w:tmpl w:val="B4EC3EB4"/>
    <w:lvl w:ilvl="0" w:tplc="060AF9E6">
      <w:start w:val="1"/>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12">
    <w:nsid w:val="1DFC03C3"/>
    <w:multiLevelType w:val="hybridMultilevel"/>
    <w:tmpl w:val="FB16367E"/>
    <w:lvl w:ilvl="0" w:tplc="F31AC59E">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3">
    <w:nsid w:val="1E240C79"/>
    <w:multiLevelType w:val="hybridMultilevel"/>
    <w:tmpl w:val="62BE8C5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4">
    <w:nsid w:val="205102F2"/>
    <w:multiLevelType w:val="hybridMultilevel"/>
    <w:tmpl w:val="E8D49D36"/>
    <w:lvl w:ilvl="0" w:tplc="53A67D28">
      <w:start w:val="48"/>
      <w:numFmt w:val="bullet"/>
      <w:lvlText w:val="-"/>
      <w:lvlJc w:val="left"/>
      <w:pPr>
        <w:ind w:left="1080" w:hanging="360"/>
      </w:pPr>
      <w:rPr>
        <w:rFonts w:hint="default" w:ascii="Arial" w:hAnsi="Arial" w:eastAsia="Times New Roman" w:cs="Arial"/>
        <w:color w:val="000000"/>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5">
    <w:nsid w:val="2ABB01AD"/>
    <w:multiLevelType w:val="hybridMultilevel"/>
    <w:tmpl w:val="1D409A9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02C36E1"/>
    <w:multiLevelType w:val="hybridMultilevel"/>
    <w:tmpl w:val="A1FE0FD2"/>
    <w:lvl w:ilvl="0" w:tplc="01208326">
      <w:start w:val="1"/>
      <w:numFmt w:val="decimal"/>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7">
    <w:nsid w:val="349B4DC1"/>
    <w:multiLevelType w:val="hybridMultilevel"/>
    <w:tmpl w:val="A6B8790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8">
    <w:nsid w:val="35B64E2C"/>
    <w:multiLevelType w:val="hybridMultilevel"/>
    <w:tmpl w:val="3978298E"/>
    <w:lvl w:ilvl="0" w:tplc="44409D3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9">
    <w:nsid w:val="366D2314"/>
    <w:multiLevelType w:val="hybridMultilevel"/>
    <w:tmpl w:val="B546CEF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0">
    <w:nsid w:val="3A436953"/>
    <w:multiLevelType w:val="hybridMultilevel"/>
    <w:tmpl w:val="9E802176"/>
    <w:lvl w:ilvl="0" w:tplc="041A0011">
      <w:start w:val="14"/>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1">
    <w:nsid w:val="3A755DE8"/>
    <w:multiLevelType w:val="hybridMultilevel"/>
    <w:tmpl w:val="5596E6C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C32778B"/>
    <w:multiLevelType w:val="hybridMultilevel"/>
    <w:tmpl w:val="C6869CD0"/>
    <w:lvl w:ilvl="0" w:tplc="6958DA30">
      <w:start w:val="1"/>
      <w:numFmt w:val="upperRoman"/>
      <w:lvlText w:val="%1.)"/>
      <w:lvlJc w:val="left"/>
      <w:pPr>
        <w:ind w:left="1080" w:hanging="72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3">
    <w:nsid w:val="3F6421F9"/>
    <w:multiLevelType w:val="hybridMultilevel"/>
    <w:tmpl w:val="3F003B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456B6D81"/>
    <w:multiLevelType w:val="hybridMultilevel"/>
    <w:tmpl w:val="81DEA414"/>
    <w:lvl w:ilvl="0" w:tplc="04407634">
      <w:start w:val="1"/>
      <w:numFmt w:val="upperRoman"/>
      <w:lvlText w:val="%1.)"/>
      <w:lvlJc w:val="left"/>
      <w:pPr>
        <w:ind w:left="1080" w:hanging="720"/>
      </w:pPr>
      <w:rPr>
        <w:rFonts w:hint="default"/>
        <w:b w:val="false"/>
        <w:i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459A77C3"/>
    <w:multiLevelType w:val="hybridMultilevel"/>
    <w:tmpl w:val="E16A6110"/>
    <w:lvl w:ilvl="0" w:tplc="23609C70">
      <w:start w:val="1"/>
      <w:numFmt w:val="decimal"/>
      <w:lvlText w:val="%1.)"/>
      <w:lvlJc w:val="left"/>
      <w:pPr>
        <w:ind w:left="1069" w:hanging="36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6">
    <w:nsid w:val="46A97287"/>
    <w:multiLevelType w:val="hybridMultilevel"/>
    <w:tmpl w:val="C66467AE"/>
    <w:lvl w:ilvl="0" w:tplc="A5A09634">
      <w:start w:val="48"/>
      <w:numFmt w:val="bullet"/>
      <w:lvlText w:val="-"/>
      <w:lvlJc w:val="left"/>
      <w:pPr>
        <w:ind w:left="1440" w:hanging="360"/>
      </w:pPr>
      <w:rPr>
        <w:rFonts w:hint="default" w:ascii="Arial" w:hAnsi="Arial" w:eastAsia="Times New Roman" w:cs="Arial"/>
        <w:color w:val="000000"/>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27">
    <w:nsid w:val="4B444780"/>
    <w:multiLevelType w:val="hybridMultilevel"/>
    <w:tmpl w:val="476204D8"/>
    <w:lvl w:ilvl="0" w:tplc="56044EF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8">
    <w:nsid w:val="50145B96"/>
    <w:multiLevelType w:val="hybridMultilevel"/>
    <w:tmpl w:val="9AFEA744"/>
    <w:lvl w:ilvl="0" w:tplc="D41A92DC">
      <w:start w:val="47"/>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9">
    <w:nsid w:val="50C55C70"/>
    <w:multiLevelType w:val="hybridMultilevel"/>
    <w:tmpl w:val="79B2325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521D65D7"/>
    <w:multiLevelType w:val="hybridMultilevel"/>
    <w:tmpl w:val="FAFA018E"/>
    <w:lvl w:ilvl="0" w:tplc="A8D6B916">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1">
    <w:nsid w:val="5C8701B7"/>
    <w:multiLevelType w:val="hybridMultilevel"/>
    <w:tmpl w:val="0FF4489E"/>
    <w:lvl w:ilvl="0" w:tplc="B3762E0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2">
    <w:nsid w:val="5D3B7AD8"/>
    <w:multiLevelType w:val="hybridMultilevel"/>
    <w:tmpl w:val="B8004AF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3">
    <w:nsid w:val="617F0436"/>
    <w:multiLevelType w:val="hybridMultilevel"/>
    <w:tmpl w:val="6AB639B4"/>
    <w:lvl w:ilvl="0" w:tplc="AE7A3354">
      <w:start w:val="2"/>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63CE29A9"/>
    <w:multiLevelType w:val="hybridMultilevel"/>
    <w:tmpl w:val="ED708B32"/>
    <w:lvl w:ilvl="0" w:tplc="25A2222A">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5">
    <w:nsid w:val="6B04382E"/>
    <w:multiLevelType w:val="hybridMultilevel"/>
    <w:tmpl w:val="2B360384"/>
    <w:lvl w:ilvl="0" w:tplc="46C2ECE2">
      <w:start w:val="8"/>
      <w:numFmt w:val="bullet"/>
      <w:lvlText w:val="-"/>
      <w:lvlJc w:val="left"/>
      <w:pPr>
        <w:tabs>
          <w:tab w:val="num" w:pos="1320"/>
        </w:tabs>
        <w:ind w:left="1320" w:hanging="360"/>
      </w:pPr>
      <w:rPr>
        <w:rFonts w:hint="default" w:ascii="Times New Roman" w:hAnsi="Times New Roman" w:eastAsia="Times New Roman" w:cs="Times New Roman"/>
      </w:rPr>
    </w:lvl>
    <w:lvl w:ilvl="1" w:tplc="041A0003" w:tentative="true">
      <w:start w:val="1"/>
      <w:numFmt w:val="bullet"/>
      <w:lvlText w:val="o"/>
      <w:lvlJc w:val="left"/>
      <w:pPr>
        <w:tabs>
          <w:tab w:val="num" w:pos="2040"/>
        </w:tabs>
        <w:ind w:left="2040" w:hanging="360"/>
      </w:pPr>
      <w:rPr>
        <w:rFonts w:hint="default" w:ascii="Courier New" w:hAnsi="Courier New" w:cs="Courier New"/>
      </w:rPr>
    </w:lvl>
    <w:lvl w:ilvl="2" w:tplc="041A0005" w:tentative="true">
      <w:start w:val="1"/>
      <w:numFmt w:val="bullet"/>
      <w:lvlText w:val=""/>
      <w:lvlJc w:val="left"/>
      <w:pPr>
        <w:tabs>
          <w:tab w:val="num" w:pos="2760"/>
        </w:tabs>
        <w:ind w:left="2760" w:hanging="360"/>
      </w:pPr>
      <w:rPr>
        <w:rFonts w:hint="default" w:ascii="Wingdings" w:hAnsi="Wingdings"/>
      </w:rPr>
    </w:lvl>
    <w:lvl w:ilvl="3" w:tplc="041A0001" w:tentative="true">
      <w:start w:val="1"/>
      <w:numFmt w:val="bullet"/>
      <w:lvlText w:val=""/>
      <w:lvlJc w:val="left"/>
      <w:pPr>
        <w:tabs>
          <w:tab w:val="num" w:pos="3480"/>
        </w:tabs>
        <w:ind w:left="3480" w:hanging="360"/>
      </w:pPr>
      <w:rPr>
        <w:rFonts w:hint="default" w:ascii="Symbol" w:hAnsi="Symbol"/>
      </w:rPr>
    </w:lvl>
    <w:lvl w:ilvl="4" w:tplc="041A0003" w:tentative="true">
      <w:start w:val="1"/>
      <w:numFmt w:val="bullet"/>
      <w:lvlText w:val="o"/>
      <w:lvlJc w:val="left"/>
      <w:pPr>
        <w:tabs>
          <w:tab w:val="num" w:pos="4200"/>
        </w:tabs>
        <w:ind w:left="4200" w:hanging="360"/>
      </w:pPr>
      <w:rPr>
        <w:rFonts w:hint="default" w:ascii="Courier New" w:hAnsi="Courier New" w:cs="Courier New"/>
      </w:rPr>
    </w:lvl>
    <w:lvl w:ilvl="5" w:tplc="041A0005" w:tentative="true">
      <w:start w:val="1"/>
      <w:numFmt w:val="bullet"/>
      <w:lvlText w:val=""/>
      <w:lvlJc w:val="left"/>
      <w:pPr>
        <w:tabs>
          <w:tab w:val="num" w:pos="4920"/>
        </w:tabs>
        <w:ind w:left="4920" w:hanging="360"/>
      </w:pPr>
      <w:rPr>
        <w:rFonts w:hint="default" w:ascii="Wingdings" w:hAnsi="Wingdings"/>
      </w:rPr>
    </w:lvl>
    <w:lvl w:ilvl="6" w:tplc="041A0001" w:tentative="true">
      <w:start w:val="1"/>
      <w:numFmt w:val="bullet"/>
      <w:lvlText w:val=""/>
      <w:lvlJc w:val="left"/>
      <w:pPr>
        <w:tabs>
          <w:tab w:val="num" w:pos="5640"/>
        </w:tabs>
        <w:ind w:left="5640" w:hanging="360"/>
      </w:pPr>
      <w:rPr>
        <w:rFonts w:hint="default" w:ascii="Symbol" w:hAnsi="Symbol"/>
      </w:rPr>
    </w:lvl>
    <w:lvl w:ilvl="7" w:tplc="041A0003" w:tentative="true">
      <w:start w:val="1"/>
      <w:numFmt w:val="bullet"/>
      <w:lvlText w:val="o"/>
      <w:lvlJc w:val="left"/>
      <w:pPr>
        <w:tabs>
          <w:tab w:val="num" w:pos="6360"/>
        </w:tabs>
        <w:ind w:left="6360" w:hanging="360"/>
      </w:pPr>
      <w:rPr>
        <w:rFonts w:hint="default" w:ascii="Courier New" w:hAnsi="Courier New" w:cs="Courier New"/>
      </w:rPr>
    </w:lvl>
    <w:lvl w:ilvl="8" w:tplc="041A0005" w:tentative="true">
      <w:start w:val="1"/>
      <w:numFmt w:val="bullet"/>
      <w:lvlText w:val=""/>
      <w:lvlJc w:val="left"/>
      <w:pPr>
        <w:tabs>
          <w:tab w:val="num" w:pos="7080"/>
        </w:tabs>
        <w:ind w:left="7080" w:hanging="360"/>
      </w:pPr>
      <w:rPr>
        <w:rFonts w:hint="default" w:ascii="Wingdings" w:hAnsi="Wingdings"/>
      </w:rPr>
    </w:lvl>
  </w:abstractNum>
  <w:abstractNum w:abstractNumId="36">
    <w:nsid w:val="70360DD9"/>
    <w:multiLevelType w:val="hybridMultilevel"/>
    <w:tmpl w:val="2BACCA1E"/>
    <w:lvl w:ilvl="0" w:tplc="B5CCCA66">
      <w:start w:val="2"/>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37">
    <w:nsid w:val="703623D5"/>
    <w:multiLevelType w:val="hybridMultilevel"/>
    <w:tmpl w:val="BE068F4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8">
    <w:nsid w:val="70540C9A"/>
    <w:multiLevelType w:val="hybridMultilevel"/>
    <w:tmpl w:val="75F25088"/>
    <w:lvl w:ilvl="0" w:tplc="5F92CA90">
      <w:start w:val="11"/>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39">
    <w:nsid w:val="77C80C62"/>
    <w:multiLevelType w:val="hybridMultilevel"/>
    <w:tmpl w:val="448642A0"/>
    <w:lvl w:ilvl="0" w:tplc="3008F352">
      <w:start w:val="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0">
    <w:nsid w:val="7B605F7C"/>
    <w:multiLevelType w:val="hybridMultilevel"/>
    <w:tmpl w:val="C1709190"/>
    <w:lvl w:ilvl="0" w:tplc="00C0FD3E">
      <w:start w:val="8"/>
      <w:numFmt w:val="bullet"/>
      <w:lvlText w:val="-"/>
      <w:lvlJc w:val="left"/>
      <w:pPr>
        <w:ind w:left="720" w:hanging="360"/>
      </w:pPr>
      <w:rPr>
        <w:rFonts w:hint="default" w:ascii="Times New Roman" w:hAnsi="Times New Roman" w:eastAsia="Times New Roman" w:cs="Times New Roman"/>
        <w:b w:val="false"/>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1">
    <w:nsid w:val="7C2E403E"/>
    <w:multiLevelType w:val="hybridMultilevel"/>
    <w:tmpl w:val="DA349B2E"/>
    <w:lvl w:ilvl="0" w:tplc="39363D8E">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2">
    <w:nsid w:val="7C7A2099"/>
    <w:multiLevelType w:val="hybridMultilevel"/>
    <w:tmpl w:val="398AF4D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5"/>
  </w:num>
  <w:num w:numId="2">
    <w:abstractNumId w:val="8"/>
  </w:num>
  <w:num w:numId="3">
    <w:abstractNumId w:val="32"/>
  </w:num>
  <w:num w:numId="4">
    <w:abstractNumId w:val="37"/>
  </w:num>
  <w:num w:numId="5">
    <w:abstractNumId w:val="13"/>
  </w:num>
  <w:num w:numId="6">
    <w:abstractNumId w:val="0"/>
  </w:num>
  <w:num w:numId="7">
    <w:abstractNumId w:val="29"/>
  </w:num>
  <w:num w:numId="8">
    <w:abstractNumId w:val="35"/>
  </w:num>
  <w:num w:numId="9">
    <w:abstractNumId w:val="9"/>
  </w:num>
  <w:num w:numId="10">
    <w:abstractNumId w:val="17"/>
  </w:num>
  <w:num w:numId="11">
    <w:abstractNumId w:val="3"/>
  </w:num>
  <w:num w:numId="12">
    <w:abstractNumId w:val="28"/>
  </w:num>
  <w:num w:numId="13">
    <w:abstractNumId w:val="19"/>
  </w:num>
  <w:num w:numId="14">
    <w:abstractNumId w:val="16"/>
  </w:num>
  <w:num w:numId="15">
    <w:abstractNumId w:val="1"/>
  </w:num>
  <w:num w:numId="16">
    <w:abstractNumId w:val="7"/>
  </w:num>
  <w:num w:numId="17">
    <w:abstractNumId w:val="33"/>
  </w:num>
  <w:num w:numId="18">
    <w:abstractNumId w:val="18"/>
  </w:num>
  <w:num w:numId="19">
    <w:abstractNumId w:val="24"/>
  </w:num>
  <w:num w:numId="20">
    <w:abstractNumId w:val="4"/>
  </w:num>
  <w:num w:numId="21">
    <w:abstractNumId w:val="25"/>
  </w:num>
  <w:num w:numId="22">
    <w:abstractNumId w:val="22"/>
  </w:num>
  <w:num w:numId="23">
    <w:abstractNumId w:val="40"/>
  </w:num>
  <w:num w:numId="24">
    <w:abstractNumId w:val="31"/>
  </w:num>
  <w:num w:numId="25">
    <w:abstractNumId w:val="2"/>
  </w:num>
  <w:num w:numId="26">
    <w:abstractNumId w:val="11"/>
  </w:num>
  <w:num w:numId="27">
    <w:abstractNumId w:val="10"/>
  </w:num>
  <w:num w:numId="28">
    <w:abstractNumId w:val="21"/>
  </w:num>
  <w:num w:numId="29">
    <w:abstractNumId w:val="6"/>
  </w:num>
  <w:num w:numId="30">
    <w:abstractNumId w:val="23"/>
  </w:num>
  <w:num w:numId="31">
    <w:abstractNumId w:val="38"/>
  </w:num>
  <w:num w:numId="32">
    <w:abstractNumId w:val="27"/>
  </w:num>
  <w:num w:numId="33">
    <w:abstractNumId w:val="12"/>
  </w:num>
  <w:num w:numId="34">
    <w:abstractNumId w:val="41"/>
  </w:num>
  <w:num w:numId="35">
    <w:abstractNumId w:val="20"/>
  </w:num>
  <w:num w:numId="36">
    <w:abstractNumId w:val="14"/>
  </w:num>
  <w:num w:numId="37">
    <w:abstractNumId w:val="26"/>
  </w:num>
  <w:num w:numId="38">
    <w:abstractNumId w:val="15"/>
  </w:num>
  <w:num w:numId="39">
    <w:abstractNumId w:val="42"/>
  </w:num>
  <w:num w:numId="40">
    <w:abstractNumId w:val="30"/>
  </w:num>
  <w:num w:numId="41">
    <w:abstractNumId w:val="34"/>
  </w:num>
  <w:num w:numId="42">
    <w:abstractNumId w:val="39"/>
  </w:num>
  <w:num w:numId="43">
    <w:abstractNumId w:val="3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embedSystemFonts/>
  <w:attachedTemplate r:id="rId1"/>
  <w:stylePaneFormatFilter w:val="3F01"/>
  <w:defaultTabStop w:val="709"/>
  <w:hyphenationZone w:val="425"/>
  <w:noPunctuationKerning/>
  <w:characterSpacingControl w:val="doNotCompress"/>
  <w:hdrShapeDefaults>
    <o:shapedefaults spidmax="106497"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5D68"/>
    <w:rsid w:val="000024FD"/>
    <w:rsid w:val="00004D3E"/>
    <w:rsid w:val="00011BFC"/>
    <w:rsid w:val="00014ED6"/>
    <w:rsid w:val="0002107F"/>
    <w:rsid w:val="00026D41"/>
    <w:rsid w:val="00030704"/>
    <w:rsid w:val="00037828"/>
    <w:rsid w:val="00046D4E"/>
    <w:rsid w:val="00047BC2"/>
    <w:rsid w:val="00052F12"/>
    <w:rsid w:val="00057CBD"/>
    <w:rsid w:val="00060219"/>
    <w:rsid w:val="00062B4B"/>
    <w:rsid w:val="0006329D"/>
    <w:rsid w:val="000739F3"/>
    <w:rsid w:val="000741C1"/>
    <w:rsid w:val="00081CDD"/>
    <w:rsid w:val="000861EA"/>
    <w:rsid w:val="00087935"/>
    <w:rsid w:val="000933CC"/>
    <w:rsid w:val="00093B29"/>
    <w:rsid w:val="000C27F8"/>
    <w:rsid w:val="000C5172"/>
    <w:rsid w:val="000D038F"/>
    <w:rsid w:val="000D0C2F"/>
    <w:rsid w:val="000D105D"/>
    <w:rsid w:val="000D3981"/>
    <w:rsid w:val="000D3990"/>
    <w:rsid w:val="000E1E55"/>
    <w:rsid w:val="000E356F"/>
    <w:rsid w:val="000E44C8"/>
    <w:rsid w:val="000F1063"/>
    <w:rsid w:val="000F117B"/>
    <w:rsid w:val="000F1793"/>
    <w:rsid w:val="0010046A"/>
    <w:rsid w:val="001067EE"/>
    <w:rsid w:val="001116B3"/>
    <w:rsid w:val="00117F82"/>
    <w:rsid w:val="00122645"/>
    <w:rsid w:val="00123D0B"/>
    <w:rsid w:val="00130E07"/>
    <w:rsid w:val="00131541"/>
    <w:rsid w:val="00133442"/>
    <w:rsid w:val="00144777"/>
    <w:rsid w:val="00144A4C"/>
    <w:rsid w:val="00147B69"/>
    <w:rsid w:val="00147D20"/>
    <w:rsid w:val="001543FE"/>
    <w:rsid w:val="00157953"/>
    <w:rsid w:val="00157B95"/>
    <w:rsid w:val="00162F16"/>
    <w:rsid w:val="00163225"/>
    <w:rsid w:val="001648C6"/>
    <w:rsid w:val="00177DBD"/>
    <w:rsid w:val="0018193C"/>
    <w:rsid w:val="00183F32"/>
    <w:rsid w:val="00190F94"/>
    <w:rsid w:val="001A6049"/>
    <w:rsid w:val="001B1851"/>
    <w:rsid w:val="001B40DF"/>
    <w:rsid w:val="001C64A4"/>
    <w:rsid w:val="001D0FFE"/>
    <w:rsid w:val="001D20C6"/>
    <w:rsid w:val="001E6CAA"/>
    <w:rsid w:val="001F090B"/>
    <w:rsid w:val="001F0BC2"/>
    <w:rsid w:val="001F218A"/>
    <w:rsid w:val="001F4480"/>
    <w:rsid w:val="00202D5D"/>
    <w:rsid w:val="00204718"/>
    <w:rsid w:val="00205969"/>
    <w:rsid w:val="00206F03"/>
    <w:rsid w:val="00213A28"/>
    <w:rsid w:val="00220E8B"/>
    <w:rsid w:val="0022515F"/>
    <w:rsid w:val="002354FF"/>
    <w:rsid w:val="00240CE5"/>
    <w:rsid w:val="00245DE4"/>
    <w:rsid w:val="00254D62"/>
    <w:rsid w:val="00262536"/>
    <w:rsid w:val="002649B8"/>
    <w:rsid w:val="00270CCD"/>
    <w:rsid w:val="00275AD2"/>
    <w:rsid w:val="00290619"/>
    <w:rsid w:val="00296843"/>
    <w:rsid w:val="002A1678"/>
    <w:rsid w:val="002B1874"/>
    <w:rsid w:val="002B35C9"/>
    <w:rsid w:val="002B5D1D"/>
    <w:rsid w:val="002C357C"/>
    <w:rsid w:val="002E2D4E"/>
    <w:rsid w:val="002E74B2"/>
    <w:rsid w:val="002E789E"/>
    <w:rsid w:val="002F4A01"/>
    <w:rsid w:val="002F6514"/>
    <w:rsid w:val="0030156D"/>
    <w:rsid w:val="00301C90"/>
    <w:rsid w:val="00302F8F"/>
    <w:rsid w:val="00303BCC"/>
    <w:rsid w:val="00311F57"/>
    <w:rsid w:val="003154C4"/>
    <w:rsid w:val="0032753D"/>
    <w:rsid w:val="003349B6"/>
    <w:rsid w:val="00335183"/>
    <w:rsid w:val="00337882"/>
    <w:rsid w:val="003406BC"/>
    <w:rsid w:val="003409C3"/>
    <w:rsid w:val="00343042"/>
    <w:rsid w:val="00344C51"/>
    <w:rsid w:val="0036166F"/>
    <w:rsid w:val="00363C2A"/>
    <w:rsid w:val="00364B8D"/>
    <w:rsid w:val="0037228D"/>
    <w:rsid w:val="00380F63"/>
    <w:rsid w:val="003A046D"/>
    <w:rsid w:val="003A262B"/>
    <w:rsid w:val="003A5D90"/>
    <w:rsid w:val="003B02B6"/>
    <w:rsid w:val="003B0651"/>
    <w:rsid w:val="003B100C"/>
    <w:rsid w:val="003B34A0"/>
    <w:rsid w:val="003B571F"/>
    <w:rsid w:val="003B7910"/>
    <w:rsid w:val="003C1EC9"/>
    <w:rsid w:val="003E4042"/>
    <w:rsid w:val="003F451A"/>
    <w:rsid w:val="003F55BE"/>
    <w:rsid w:val="003F7797"/>
    <w:rsid w:val="004023BB"/>
    <w:rsid w:val="00417F83"/>
    <w:rsid w:val="0042150D"/>
    <w:rsid w:val="004228F2"/>
    <w:rsid w:val="004279AF"/>
    <w:rsid w:val="00430610"/>
    <w:rsid w:val="00430E9B"/>
    <w:rsid w:val="00433A96"/>
    <w:rsid w:val="00433FA6"/>
    <w:rsid w:val="004355B3"/>
    <w:rsid w:val="00441BC4"/>
    <w:rsid w:val="00442307"/>
    <w:rsid w:val="004424A4"/>
    <w:rsid w:val="004440BB"/>
    <w:rsid w:val="00446DC0"/>
    <w:rsid w:val="00451BDD"/>
    <w:rsid w:val="00453E84"/>
    <w:rsid w:val="00455218"/>
    <w:rsid w:val="004568C9"/>
    <w:rsid w:val="00466EAA"/>
    <w:rsid w:val="00470DDA"/>
    <w:rsid w:val="00472CAF"/>
    <w:rsid w:val="004851CE"/>
    <w:rsid w:val="00492C64"/>
    <w:rsid w:val="00496E7B"/>
    <w:rsid w:val="004A0A24"/>
    <w:rsid w:val="004A21E4"/>
    <w:rsid w:val="004B2CA0"/>
    <w:rsid w:val="004B2FD2"/>
    <w:rsid w:val="004B69BF"/>
    <w:rsid w:val="004B6A04"/>
    <w:rsid w:val="004C2DE0"/>
    <w:rsid w:val="004D1380"/>
    <w:rsid w:val="004E23B3"/>
    <w:rsid w:val="004E5410"/>
    <w:rsid w:val="004E6222"/>
    <w:rsid w:val="004E6F63"/>
    <w:rsid w:val="005111C4"/>
    <w:rsid w:val="00511648"/>
    <w:rsid w:val="005144C4"/>
    <w:rsid w:val="00515A62"/>
    <w:rsid w:val="005165C6"/>
    <w:rsid w:val="00520926"/>
    <w:rsid w:val="005327CF"/>
    <w:rsid w:val="00540E20"/>
    <w:rsid w:val="005453C3"/>
    <w:rsid w:val="0057691D"/>
    <w:rsid w:val="005774B5"/>
    <w:rsid w:val="00577C0E"/>
    <w:rsid w:val="00583D41"/>
    <w:rsid w:val="00586215"/>
    <w:rsid w:val="0058624C"/>
    <w:rsid w:val="0058730E"/>
    <w:rsid w:val="00592300"/>
    <w:rsid w:val="00596261"/>
    <w:rsid w:val="005976E2"/>
    <w:rsid w:val="005B0FA6"/>
    <w:rsid w:val="005B1A3E"/>
    <w:rsid w:val="005C0A62"/>
    <w:rsid w:val="005D3181"/>
    <w:rsid w:val="005D4FF3"/>
    <w:rsid w:val="005E3819"/>
    <w:rsid w:val="005E7A0E"/>
    <w:rsid w:val="005F68C6"/>
    <w:rsid w:val="005F742A"/>
    <w:rsid w:val="00602703"/>
    <w:rsid w:val="00604D03"/>
    <w:rsid w:val="00605C7B"/>
    <w:rsid w:val="006069F5"/>
    <w:rsid w:val="00610231"/>
    <w:rsid w:val="006162B9"/>
    <w:rsid w:val="006177C8"/>
    <w:rsid w:val="00620E8B"/>
    <w:rsid w:val="00625988"/>
    <w:rsid w:val="00626385"/>
    <w:rsid w:val="006358D4"/>
    <w:rsid w:val="006369E2"/>
    <w:rsid w:val="006433D5"/>
    <w:rsid w:val="00646D54"/>
    <w:rsid w:val="0066349A"/>
    <w:rsid w:val="006640B8"/>
    <w:rsid w:val="00666C06"/>
    <w:rsid w:val="00671016"/>
    <w:rsid w:val="00681560"/>
    <w:rsid w:val="00684CA5"/>
    <w:rsid w:val="00693F6D"/>
    <w:rsid w:val="00694AB1"/>
    <w:rsid w:val="0069627E"/>
    <w:rsid w:val="006A00D3"/>
    <w:rsid w:val="006A1FC6"/>
    <w:rsid w:val="006A22FE"/>
    <w:rsid w:val="006B32DD"/>
    <w:rsid w:val="006B6ECA"/>
    <w:rsid w:val="006C06F4"/>
    <w:rsid w:val="006C0E64"/>
    <w:rsid w:val="006C0F92"/>
    <w:rsid w:val="006C11A4"/>
    <w:rsid w:val="006C35AB"/>
    <w:rsid w:val="006D07B7"/>
    <w:rsid w:val="006D0946"/>
    <w:rsid w:val="006D1154"/>
    <w:rsid w:val="006D30C3"/>
    <w:rsid w:val="006D35C2"/>
    <w:rsid w:val="006D61AB"/>
    <w:rsid w:val="006D6AF5"/>
    <w:rsid w:val="006D6E90"/>
    <w:rsid w:val="006E0E63"/>
    <w:rsid w:val="006E4509"/>
    <w:rsid w:val="006E4518"/>
    <w:rsid w:val="006F06AD"/>
    <w:rsid w:val="006F0E1E"/>
    <w:rsid w:val="006F27A2"/>
    <w:rsid w:val="006F40A3"/>
    <w:rsid w:val="006F4E15"/>
    <w:rsid w:val="006F5249"/>
    <w:rsid w:val="00701E68"/>
    <w:rsid w:val="00702639"/>
    <w:rsid w:val="007120A1"/>
    <w:rsid w:val="00713DFC"/>
    <w:rsid w:val="00720B0B"/>
    <w:rsid w:val="0074033D"/>
    <w:rsid w:val="00742F07"/>
    <w:rsid w:val="00755788"/>
    <w:rsid w:val="00755D68"/>
    <w:rsid w:val="00760921"/>
    <w:rsid w:val="007623D0"/>
    <w:rsid w:val="007659CF"/>
    <w:rsid w:val="00767E9A"/>
    <w:rsid w:val="007763EC"/>
    <w:rsid w:val="00783331"/>
    <w:rsid w:val="007868D7"/>
    <w:rsid w:val="00786950"/>
    <w:rsid w:val="00791E60"/>
    <w:rsid w:val="00792342"/>
    <w:rsid w:val="007A3BF5"/>
    <w:rsid w:val="007C26AB"/>
    <w:rsid w:val="007D4A54"/>
    <w:rsid w:val="007D7709"/>
    <w:rsid w:val="007F0289"/>
    <w:rsid w:val="007F07DA"/>
    <w:rsid w:val="007F34D6"/>
    <w:rsid w:val="007F3D9D"/>
    <w:rsid w:val="007F5524"/>
    <w:rsid w:val="007F7187"/>
    <w:rsid w:val="00804746"/>
    <w:rsid w:val="00806C5F"/>
    <w:rsid w:val="00807215"/>
    <w:rsid w:val="0081133D"/>
    <w:rsid w:val="0081214E"/>
    <w:rsid w:val="008145C7"/>
    <w:rsid w:val="00816F81"/>
    <w:rsid w:val="0081791D"/>
    <w:rsid w:val="00820140"/>
    <w:rsid w:val="00851E22"/>
    <w:rsid w:val="00853192"/>
    <w:rsid w:val="0085629D"/>
    <w:rsid w:val="008617F6"/>
    <w:rsid w:val="00865EBE"/>
    <w:rsid w:val="008678E6"/>
    <w:rsid w:val="00867F4B"/>
    <w:rsid w:val="00872BBF"/>
    <w:rsid w:val="0087349E"/>
    <w:rsid w:val="00875CFB"/>
    <w:rsid w:val="0087659F"/>
    <w:rsid w:val="00886C30"/>
    <w:rsid w:val="00892255"/>
    <w:rsid w:val="008A19DF"/>
    <w:rsid w:val="008A3CD8"/>
    <w:rsid w:val="008B59CD"/>
    <w:rsid w:val="008B6287"/>
    <w:rsid w:val="008C2B37"/>
    <w:rsid w:val="008C649F"/>
    <w:rsid w:val="008D0996"/>
    <w:rsid w:val="008D4B7D"/>
    <w:rsid w:val="008D7E73"/>
    <w:rsid w:val="008E0A82"/>
    <w:rsid w:val="008E241E"/>
    <w:rsid w:val="008E60A3"/>
    <w:rsid w:val="008E6D60"/>
    <w:rsid w:val="00903DBF"/>
    <w:rsid w:val="00907A59"/>
    <w:rsid w:val="0091009F"/>
    <w:rsid w:val="0091742A"/>
    <w:rsid w:val="009203B1"/>
    <w:rsid w:val="009242DF"/>
    <w:rsid w:val="00935B1A"/>
    <w:rsid w:val="00937C3A"/>
    <w:rsid w:val="009410CB"/>
    <w:rsid w:val="00941AD7"/>
    <w:rsid w:val="00943B10"/>
    <w:rsid w:val="0095022A"/>
    <w:rsid w:val="0095508C"/>
    <w:rsid w:val="00957ED4"/>
    <w:rsid w:val="00961EFF"/>
    <w:rsid w:val="00970144"/>
    <w:rsid w:val="00971282"/>
    <w:rsid w:val="00973050"/>
    <w:rsid w:val="00974E4F"/>
    <w:rsid w:val="00974F20"/>
    <w:rsid w:val="00982506"/>
    <w:rsid w:val="0099383D"/>
    <w:rsid w:val="00994799"/>
    <w:rsid w:val="009947C0"/>
    <w:rsid w:val="00994FB6"/>
    <w:rsid w:val="00996107"/>
    <w:rsid w:val="009A764B"/>
    <w:rsid w:val="009A7962"/>
    <w:rsid w:val="009B6AB7"/>
    <w:rsid w:val="009C4755"/>
    <w:rsid w:val="009C4C91"/>
    <w:rsid w:val="009C7444"/>
    <w:rsid w:val="009D006A"/>
    <w:rsid w:val="009D02A8"/>
    <w:rsid w:val="009D2A4D"/>
    <w:rsid w:val="009D5ABB"/>
    <w:rsid w:val="009D6E1C"/>
    <w:rsid w:val="009D7F50"/>
    <w:rsid w:val="009E2A74"/>
    <w:rsid w:val="009F2E50"/>
    <w:rsid w:val="009F4004"/>
    <w:rsid w:val="009F4F91"/>
    <w:rsid w:val="00A00390"/>
    <w:rsid w:val="00A00BA2"/>
    <w:rsid w:val="00A01812"/>
    <w:rsid w:val="00A11337"/>
    <w:rsid w:val="00A134E1"/>
    <w:rsid w:val="00A15CF4"/>
    <w:rsid w:val="00A166E4"/>
    <w:rsid w:val="00A16925"/>
    <w:rsid w:val="00A266D4"/>
    <w:rsid w:val="00A30731"/>
    <w:rsid w:val="00A316A3"/>
    <w:rsid w:val="00A3665D"/>
    <w:rsid w:val="00A41526"/>
    <w:rsid w:val="00A50AEE"/>
    <w:rsid w:val="00A539A6"/>
    <w:rsid w:val="00A54C2F"/>
    <w:rsid w:val="00A71DBF"/>
    <w:rsid w:val="00A77021"/>
    <w:rsid w:val="00A83D29"/>
    <w:rsid w:val="00A90F98"/>
    <w:rsid w:val="00A9504D"/>
    <w:rsid w:val="00AA3A5C"/>
    <w:rsid w:val="00AA5969"/>
    <w:rsid w:val="00AA7B24"/>
    <w:rsid w:val="00AB258E"/>
    <w:rsid w:val="00AB481C"/>
    <w:rsid w:val="00AC7229"/>
    <w:rsid w:val="00AD50D4"/>
    <w:rsid w:val="00AD6A8D"/>
    <w:rsid w:val="00AF4243"/>
    <w:rsid w:val="00AF43D9"/>
    <w:rsid w:val="00AF57E1"/>
    <w:rsid w:val="00AF7CAA"/>
    <w:rsid w:val="00B025F1"/>
    <w:rsid w:val="00B04416"/>
    <w:rsid w:val="00B05403"/>
    <w:rsid w:val="00B05A4E"/>
    <w:rsid w:val="00B05CD0"/>
    <w:rsid w:val="00B06429"/>
    <w:rsid w:val="00B074EA"/>
    <w:rsid w:val="00B124A0"/>
    <w:rsid w:val="00B20BE4"/>
    <w:rsid w:val="00B236F8"/>
    <w:rsid w:val="00B44205"/>
    <w:rsid w:val="00B462C5"/>
    <w:rsid w:val="00B46E27"/>
    <w:rsid w:val="00B56D6A"/>
    <w:rsid w:val="00B56DC5"/>
    <w:rsid w:val="00B6577E"/>
    <w:rsid w:val="00B671CF"/>
    <w:rsid w:val="00B70CC9"/>
    <w:rsid w:val="00B710B0"/>
    <w:rsid w:val="00B7446C"/>
    <w:rsid w:val="00B74F6E"/>
    <w:rsid w:val="00B7641B"/>
    <w:rsid w:val="00B805B3"/>
    <w:rsid w:val="00BA0D68"/>
    <w:rsid w:val="00BA1008"/>
    <w:rsid w:val="00BA17B4"/>
    <w:rsid w:val="00BA61B5"/>
    <w:rsid w:val="00BB39C1"/>
    <w:rsid w:val="00BB3EE9"/>
    <w:rsid w:val="00BC6040"/>
    <w:rsid w:val="00BD4837"/>
    <w:rsid w:val="00BD6F7E"/>
    <w:rsid w:val="00BE24EB"/>
    <w:rsid w:val="00BE4599"/>
    <w:rsid w:val="00BE66A5"/>
    <w:rsid w:val="00BF0EA7"/>
    <w:rsid w:val="00BF1760"/>
    <w:rsid w:val="00BF7769"/>
    <w:rsid w:val="00BF7ADB"/>
    <w:rsid w:val="00C042ED"/>
    <w:rsid w:val="00C05927"/>
    <w:rsid w:val="00C05AD7"/>
    <w:rsid w:val="00C15BCF"/>
    <w:rsid w:val="00C2252B"/>
    <w:rsid w:val="00C2739E"/>
    <w:rsid w:val="00C35B49"/>
    <w:rsid w:val="00C439BF"/>
    <w:rsid w:val="00C45764"/>
    <w:rsid w:val="00C45E81"/>
    <w:rsid w:val="00C46186"/>
    <w:rsid w:val="00C5309E"/>
    <w:rsid w:val="00C535BA"/>
    <w:rsid w:val="00C61E3A"/>
    <w:rsid w:val="00C661DF"/>
    <w:rsid w:val="00C721C2"/>
    <w:rsid w:val="00C74B6D"/>
    <w:rsid w:val="00C846FE"/>
    <w:rsid w:val="00C85B20"/>
    <w:rsid w:val="00C972A0"/>
    <w:rsid w:val="00CB3521"/>
    <w:rsid w:val="00CB3DFB"/>
    <w:rsid w:val="00CC40A6"/>
    <w:rsid w:val="00CC4D52"/>
    <w:rsid w:val="00CC6880"/>
    <w:rsid w:val="00CC6F7C"/>
    <w:rsid w:val="00CD5005"/>
    <w:rsid w:val="00CE0DF1"/>
    <w:rsid w:val="00CF7FD3"/>
    <w:rsid w:val="00D03978"/>
    <w:rsid w:val="00D05EEB"/>
    <w:rsid w:val="00D06522"/>
    <w:rsid w:val="00D10083"/>
    <w:rsid w:val="00D3196D"/>
    <w:rsid w:val="00D3279E"/>
    <w:rsid w:val="00D37F98"/>
    <w:rsid w:val="00D402C8"/>
    <w:rsid w:val="00D40F97"/>
    <w:rsid w:val="00D417BC"/>
    <w:rsid w:val="00D7313E"/>
    <w:rsid w:val="00D757F9"/>
    <w:rsid w:val="00D807F8"/>
    <w:rsid w:val="00D817C3"/>
    <w:rsid w:val="00D87F4B"/>
    <w:rsid w:val="00D92110"/>
    <w:rsid w:val="00D9420E"/>
    <w:rsid w:val="00D94932"/>
    <w:rsid w:val="00D95341"/>
    <w:rsid w:val="00DA4C95"/>
    <w:rsid w:val="00DA7C66"/>
    <w:rsid w:val="00DB22B0"/>
    <w:rsid w:val="00DC10E3"/>
    <w:rsid w:val="00DC7BAD"/>
    <w:rsid w:val="00DD2D7B"/>
    <w:rsid w:val="00DD5A69"/>
    <w:rsid w:val="00DE7BF7"/>
    <w:rsid w:val="00DF21C3"/>
    <w:rsid w:val="00DF62E1"/>
    <w:rsid w:val="00E012C1"/>
    <w:rsid w:val="00E045A0"/>
    <w:rsid w:val="00E12C02"/>
    <w:rsid w:val="00E14E0F"/>
    <w:rsid w:val="00E219C7"/>
    <w:rsid w:val="00E27EF7"/>
    <w:rsid w:val="00E329CF"/>
    <w:rsid w:val="00E32D9D"/>
    <w:rsid w:val="00E335F8"/>
    <w:rsid w:val="00E365B0"/>
    <w:rsid w:val="00E41975"/>
    <w:rsid w:val="00E41B78"/>
    <w:rsid w:val="00E504FF"/>
    <w:rsid w:val="00E513EE"/>
    <w:rsid w:val="00E53A96"/>
    <w:rsid w:val="00E6101C"/>
    <w:rsid w:val="00E64F66"/>
    <w:rsid w:val="00E70689"/>
    <w:rsid w:val="00E70EAF"/>
    <w:rsid w:val="00E77CCD"/>
    <w:rsid w:val="00E80EE8"/>
    <w:rsid w:val="00E8290A"/>
    <w:rsid w:val="00E85411"/>
    <w:rsid w:val="00E86087"/>
    <w:rsid w:val="00E869B8"/>
    <w:rsid w:val="00E968F0"/>
    <w:rsid w:val="00EA1125"/>
    <w:rsid w:val="00EA34B5"/>
    <w:rsid w:val="00EB350A"/>
    <w:rsid w:val="00EB5118"/>
    <w:rsid w:val="00EB7E88"/>
    <w:rsid w:val="00EC15E9"/>
    <w:rsid w:val="00EC2106"/>
    <w:rsid w:val="00EC3FDB"/>
    <w:rsid w:val="00ED5C7A"/>
    <w:rsid w:val="00ED6B32"/>
    <w:rsid w:val="00EE1BB9"/>
    <w:rsid w:val="00EF024D"/>
    <w:rsid w:val="00F06A57"/>
    <w:rsid w:val="00F16ED9"/>
    <w:rsid w:val="00F27837"/>
    <w:rsid w:val="00F3086D"/>
    <w:rsid w:val="00F43A71"/>
    <w:rsid w:val="00F44870"/>
    <w:rsid w:val="00F4619F"/>
    <w:rsid w:val="00F51522"/>
    <w:rsid w:val="00F51B02"/>
    <w:rsid w:val="00F604FF"/>
    <w:rsid w:val="00F703C3"/>
    <w:rsid w:val="00F706DD"/>
    <w:rsid w:val="00F76683"/>
    <w:rsid w:val="00F904FA"/>
    <w:rsid w:val="00F9137B"/>
    <w:rsid w:val="00F918AE"/>
    <w:rsid w:val="00F96E44"/>
    <w:rsid w:val="00FA098D"/>
    <w:rsid w:val="00FA75CE"/>
    <w:rsid w:val="00FB185E"/>
    <w:rsid w:val="00FC264C"/>
    <w:rsid w:val="00FC2E05"/>
    <w:rsid w:val="00FC4E87"/>
    <w:rsid w:val="00FC6814"/>
    <w:rsid w:val="00FC69A8"/>
    <w:rsid w:val="00FD0D8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6497" v:ext="edit"/>
    <o:shapelayout v:ext="edit">
      <o:idmap data="1" v:ext="edit"/>
    </o:shapelayout>
  </w:shapeDefaults>
  <w:decimalSymbol w:val=","/>
  <w:listSeparator w:val=";"/>
  <w15:docId w15:val="{370A999E-F346-41E5-90E7-043949F66E7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99"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Pr>
      <w:noProof/>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7F34D6"/>
    <w:rPr>
      <w:rFonts w:ascii="Tahoma" w:hAnsi="Tahoma" w:cs="Tahoma"/>
      <w:sz w:val="16"/>
      <w:szCs w:val="16"/>
    </w:rPr>
  </w:style>
  <w:style w:type="paragraph" w:styleId="Zaglavlje">
    <w:name w:val="header"/>
    <w:basedOn w:val="Normal"/>
    <w:link w:val="ZaglavljeChar"/>
    <w:uiPriority w:val="99"/>
    <w:rsid w:val="00B05A4E"/>
    <w:pPr>
      <w:tabs>
        <w:tab w:val="center" w:pos="4536"/>
        <w:tab w:val="right" w:pos="9072"/>
      </w:tabs>
    </w:pPr>
  </w:style>
  <w:style w:type="character" w:styleId="ZaglavljeChar" w:customStyle="true">
    <w:name w:val="Zaglavlje Char"/>
    <w:basedOn w:val="Zadanifontodlomka"/>
    <w:link w:val="Zaglavlje"/>
    <w:uiPriority w:val="99"/>
    <w:rsid w:val="00B05A4E"/>
    <w:rPr>
      <w:noProof/>
      <w:sz w:val="24"/>
      <w:szCs w:val="24"/>
    </w:rPr>
  </w:style>
  <w:style w:type="paragraph" w:styleId="Podnoje">
    <w:name w:val="footer"/>
    <w:basedOn w:val="Normal"/>
    <w:link w:val="PodnojeChar"/>
    <w:rsid w:val="00B05A4E"/>
    <w:pPr>
      <w:tabs>
        <w:tab w:val="center" w:pos="4536"/>
        <w:tab w:val="right" w:pos="9072"/>
      </w:tabs>
    </w:pPr>
  </w:style>
  <w:style w:type="character" w:styleId="PodnojeChar" w:customStyle="true">
    <w:name w:val="Podnožje Char"/>
    <w:basedOn w:val="Zadanifontodlomka"/>
    <w:link w:val="Podnoje"/>
    <w:rsid w:val="00B05A4E"/>
    <w:rPr>
      <w:noProof/>
      <w:sz w:val="24"/>
      <w:szCs w:val="24"/>
    </w:rPr>
  </w:style>
  <w:style w:type="paragraph" w:styleId="Odlomakpopisa">
    <w:name w:val="List Paragraph"/>
    <w:basedOn w:val="Normal"/>
    <w:uiPriority w:val="34"/>
    <w:qFormat/>
    <w:rsid w:val="00B05A4E"/>
    <w:pPr>
      <w:ind w:left="720"/>
      <w:contextualSpacing/>
    </w:pPr>
  </w:style>
  <w:style w:type="table" w:styleId="Reetkatablice">
    <w:name w:val="Table Grid"/>
    <w:basedOn w:val="Obinatablica"/>
    <w:rsid w:val="003F451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jeloteksta">
    <w:name w:val="Body Text"/>
    <w:basedOn w:val="Normal"/>
    <w:link w:val="TijelotekstaChar"/>
    <w:rsid w:val="00681560"/>
    <w:rPr>
      <w:rFonts w:ascii="Arial" w:hAnsi="Arial" w:cs="Arial"/>
      <w:noProof w:val="false"/>
      <w:sz w:val="22"/>
    </w:rPr>
  </w:style>
  <w:style w:type="character" w:styleId="TijelotekstaChar" w:customStyle="true">
    <w:name w:val="Tijelo teksta Char"/>
    <w:basedOn w:val="Zadanifontodlomka"/>
    <w:link w:val="Tijeloteksta"/>
    <w:rsid w:val="00681560"/>
    <w:rPr>
      <w:rFonts w:ascii="Arial" w:hAnsi="Arial" w:cs="Arial"/>
      <w:sz w:val="22"/>
      <w:szCs w:val="24"/>
    </w:rPr>
  </w:style>
  <w:style w:type="character" w:styleId="Tekstrezerviranogmjesta">
    <w:name w:val="Placeholder Text"/>
    <w:basedOn w:val="Zadanifontodlomka"/>
    <w:uiPriority w:val="99"/>
    <w:semiHidden/>
    <w:rsid w:val="009B6AB7"/>
    <w:rPr>
      <w:color w:val="808080"/>
      <w:bdr w:val="none" w:color="auto" w:sz="0" w:space="0"/>
      <w:shd w:val="clear" w:color="auto" w:fill="auto"/>
    </w:rPr>
  </w:style>
  <w:style w:type="character" w:styleId="eSPISCCParagraphDefaultFont" w:customStyle="true">
    <w:name w:val="eSPIS_CC_Paragraph Default Font"/>
    <w:basedOn w:val="Zadanifontodlomka"/>
    <w:rsid w:val="009B6A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9B6AB7"/>
    <w:rPr>
      <w:bdr w:val="none" w:color="auto" w:sz="0" w:space="0"/>
      <w:shd w:val="clear" w:color="auto" w:fill="FFFFCC"/>
      <w:lang w:val="hr-HR"/>
    </w:rPr>
  </w:style>
  <w:style w:type="character" w:styleId="PozadinaSvijetloCrvena" w:customStyle="true">
    <w:name w:val="Pozadina_SvijetloCrvena"/>
    <w:basedOn w:val="eSPISCCParagraphDefaultFont"/>
    <w:rsid w:val="009B6A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9B6AB7"/>
    <w:rPr>
      <w:rFonts w:ascii="Times New Roman" w:hAnsi="Times New Roman" w:cs="Times New Roman"/>
      <w:sz w:val="24"/>
      <w:bdr w:val="none" w:color="auto" w:sz="0" w:space="0"/>
      <w:shd w:val="clear" w:color="auto" w:fill="CCFFCC"/>
      <w:lang w:val="hr-HR"/>
    </w:rPr>
  </w:style>
  <w:style w:type="paragraph" w:styleId="Bezproreda">
    <w:name w:val="No Spacing"/>
    <w:uiPriority w:val="1"/>
    <w:qFormat/>
    <w:rsid w:val="00F43A71"/>
    <w:rPr>
      <w:noProof/>
      <w:sz w:val="24"/>
      <w:szCs w:val="24"/>
    </w:rPr>
  </w:style>
  <w:style w:type="character" w:styleId="fontstyle01" w:customStyle="true">
    <w:name w:val="fontstyle01"/>
    <w:basedOn w:val="Zadanifontodlomka"/>
    <w:rsid w:val="001D20C6"/>
    <w:rPr>
      <w:rFonts w:hint="default" w:ascii="Arial" w:hAnsi="Arial" w:cs="Arial"/>
      <w:b w:val="false"/>
      <w:bCs w:val="false"/>
      <w:i w:val="false"/>
      <w:iCs w:val="false"/>
      <w:color w:val="000000"/>
      <w:sz w:val="24"/>
      <w:szCs w:val="24"/>
    </w:rPr>
  </w:style>
  <w:style w:type="character" w:styleId="fontstyle21" w:customStyle="true">
    <w:name w:val="fontstyle21"/>
    <w:basedOn w:val="Zadanifontodlomka"/>
    <w:rsid w:val="00791E60"/>
    <w:rPr>
      <w:rFonts w:hint="default" w:ascii="Calibri" w:hAnsi="Calibri" w:cs="Calibri"/>
      <w:b w:val="false"/>
      <w:bCs w:val="false"/>
      <w:i w:val="false"/>
      <w:iCs w:val="false"/>
      <w:color w:val="000000"/>
      <w:sz w:val="24"/>
      <w:szCs w:val="24"/>
    </w:rPr>
  </w:style>
  <w:style w:type="paragraph" w:styleId="Default" w:customStyle="true">
    <w:name w:val="Default"/>
    <w:rsid w:val="005976E2"/>
    <w:pPr>
      <w:autoSpaceDE w:val="false"/>
      <w:autoSpaceDN w:val="false"/>
      <w:adjustRightInd w:val="false"/>
    </w:pPr>
    <w:rPr>
      <w:rFonts w:ascii="Arial" w:hAnsi="Arial" w:cs="Arial"/>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9636487">
      <w:bodyDiv w:val="true"/>
      <w:marLeft w:val="0"/>
      <w:marRight w:val="0"/>
      <w:marTop w:val="0"/>
      <w:marBottom w:val="0"/>
      <w:divBdr>
        <w:top w:val="none" w:color="auto" w:sz="0" w:space="0"/>
        <w:left w:val="none" w:color="auto" w:sz="0" w:space="0"/>
        <w:bottom w:val="none" w:color="auto" w:sz="0" w:space="0"/>
        <w:right w:val="none" w:color="auto" w:sz="0" w:space="0"/>
      </w:divBdr>
    </w:div>
    <w:div w:id="54271418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9, Livadarski put 7</izvorni_sadrzaj>
    <derivirana_varijabla naziv="DomainObject.Prostorija.Naziv_1">soba 9, Livadarski put 7</derivirana_varijabla>
  </DomainObject.Prostorija.Naziv>
  <DomainObject.Prostorija.Oznaka>
    <izvorni_sadrzaj>9 Livadarski put 7</izvorni_sadrzaj>
    <derivirana_varijabla naziv="DomainObject.Prostorija.Oznaka_1">9 Livadarski put 7</derivirana_varijabla>
  </DomainObject.Prostorija.Oznaka>
  <DomainObject.Obrazlozenje>
    <izvorni_sadrzaj/>
    <derivirana_varijabla naziv="DomainObject.Obrazlozenje_1"/>
  </DomainObject.Obrazlozenje>
  <DomainObject.StvarniPocetakDatum>
    <izvorni_sadrzaj>19. ožujka 2024.</izvorni_sadrzaj>
    <derivirana_varijabla naziv="DomainObject.StvarniPocetakDatum_1">19. ožujka 2024.</derivirana_varijabla>
  </DomainObject.StvarniPocetakDatum>
  <DomainObject.StvarniZavrsetakDatum>
    <izvorni_sadrzaj>19. ožujka 2024.</izvorni_sadrzaj>
    <derivirana_varijabla naziv="DomainObject.StvarniZavrsetakDatum_1">19. ožujka 2024.</derivirana_varijabla>
  </DomainObject.StvarniZavrsetakDatum>
  <DomainObject.PlaniraniZavrsetakDatum>
    <izvorni_sadrzaj>19. ožujka 2024.</izvorni_sadrzaj>
    <derivirana_varijabla naziv="DomainObject.PlaniraniZavrsetakDatum_1">19. ožujka 2024.</derivirana_varijabla>
  </DomainObject.PlaniraniZavrsetakDatum>
  <DomainObject.PlaniraniPocetakDatum>
    <izvorni_sadrzaj>19. ožujka 2024.</izvorni_sadrzaj>
    <derivirana_varijabla naziv="DomainObject.PlaniraniPocetakDatum_1">19. ožujka 2024.</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11:27</izvorni_sadrzaj>
    <derivirana_varijabla naziv="DomainObject.StvarniZavrsetakVrijeme_1">11:27</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ožujka 2024.</izvorni_sadrzaj>
    <derivirana_varijabla naziv="DomainObject.Zapisnik.DatumKreiranja_1">19. ožujka 2024.</derivirana_varijabla>
  </DomainObject.Zapisnik.DatumKreiranja>
  <DomainObject.Zapisnik.ImovinskaKorist>
    <izvorni_sadrzaj/>
    <derivirana_varijabla naziv="DomainObject.Zapisnik.ImovinskaKorist_1"/>
  </DomainObject.Zapisnik.ImovinskaKorist>
  <DomainObject.Zapisnik.Oznaka>
    <izvorni_sadrzaj>St-1984/2013-1065</izvorni_sadrzaj>
    <derivirana_varijabla naziv="DomainObject.Zapisnik.Oznaka_1">St-1984/2013-1065</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1984</izvorni_sadrzaj>
    <derivirana_varijabla naziv="DomainObject.Predmet.Broj_1">1984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2013.</izvorni_sadrzaj>
    <derivirana_varijabla naziv="DomainObject.Predmet.DatumOsnivanja_1">4.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spisa u referadi</izvorni_sadrzaj>
    <derivirana_varijabla naziv="DomainObject.Predmet.Opis_1">Original spisa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St-1984/2013</izvorni_sadrzaj>
    <derivirana_varijabla naziv="DomainObject.Predmet.OznakaBroj_1">St-1984/2013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DIOKI Organska petrokemija d.d.</izvorni_sadrzaj>
    <derivirana_varijabla naziv="DomainObject.Predmet.ProtustrankaFormated_1">  DIOKI Organska petrokemija d.d.</derivirana_varijabla>
  </DomainObject.Predmet.ProtustrankaFormated>
  <DomainObject.Predmet.ProtustrankaFormatedOIB>
    <izvorni_sadrzaj>  DIOKI Organska petrokemija d.d., OIB 71451172026</izvorni_sadrzaj>
    <derivirana_varijabla naziv="DomainObject.Predmet.ProtustrankaFormatedOIB_1">  DIOKI Organska petrokemija d.d., OIB 71451172026</derivirana_varijabla>
  </DomainObject.Predmet.ProtustrankaFormatedOIB>
  <DomainObject.Predmet.ProtustrankaFormatedWithAdress>
    <izvorni_sadrzaj> DIOKI Organska petrokemija d.d., Čulinečka cesta 252, 10000 Zagreb</izvorni_sadrzaj>
    <derivirana_varijabla naziv="DomainObject.Predmet.ProtustrankaFormatedWithAdress_1"> DIOKI Organska petrokemija d.d., Čulinečka cesta 252, 10000 Zagreb</derivirana_varijabla>
  </DomainObject.Predmet.ProtustrankaFormatedWithAdress>
  <DomainObject.Predmet.ProtustrankaFormatedWithAdressOIB>
    <izvorni_sadrzaj> DIOKI Organska petrokemija d.d., OIB 71451172026, Čulinečka cesta 252, 10000 Zagreb</izvorni_sadrzaj>
    <derivirana_varijabla naziv="DomainObject.Predmet.ProtustrankaFormatedWithAdressOIB_1"> DIOKI Organska petrokemija d.d., OIB 71451172026, Čulinečka cesta 252, 10000 Zagreb</derivirana_varijabla>
  </DomainObject.Predmet.ProtustrankaFormatedWithAdressOIB>
  <DomainObject.Predmet.ProtustrankaWithAdress>
    <izvorni_sadrzaj>DIOKI Organska petrokemija d.d. Čulinečka cesta 252, 10000 Zagreb</izvorni_sadrzaj>
    <derivirana_varijabla naziv="DomainObject.Predmet.ProtustrankaWithAdress_1">DIOKI Organska petrokemija d.d. Čulinečka cesta 252, 10000 Zagreb</derivirana_varijabla>
  </DomainObject.Predmet.ProtustrankaWithAdress>
  <DomainObject.Predmet.ProtustrankaWithAdressOIB>
    <izvorni_sadrzaj>DIOKI Organska petrokemija d.d., OIB 71451172026, Čulinečka cesta 252, 10000 Zagreb</izvorni_sadrzaj>
    <derivirana_varijabla naziv="DomainObject.Predmet.ProtustrankaWithAdressOIB_1">DIOKI Organska petrokemija d.d., OIB 71451172026, Čulinečka cesta 252, 10000 Zagreb</derivirana_varijabla>
  </DomainObject.Predmet.ProtustrankaWithAdressOIB>
  <DomainObject.Predmet.ProtustrankaNazivFormated>
    <izvorni_sadrzaj>DIOKI Organska petrokemija d.d.</izvorni_sadrzaj>
    <derivirana_varijabla naziv="DomainObject.Predmet.ProtustrankaNazivFormated_1">DIOKI Organska petrokemija d.d.</derivirana_varijabla>
  </DomainObject.Predmet.ProtustrankaNazivFormated>
  <DomainObject.Predmet.ProtustrankaNazivFormatedOIB>
    <izvorni_sadrzaj>DIOKI Organska petrokemija d.d., OIB 71451172026</izvorni_sadrzaj>
    <derivirana_varijabla naziv="DomainObject.Predmet.ProtustrankaNazivFormatedOIB_1">DIOKI Organska petrokemija d.d., OIB 71451172026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9, Livadarski put 7</izvorni_sadrzaj>
    <derivirana_varijabla naziv="DomainObject.Predmet.Referada.Prostorija.Naziv_1">soba 9, Livadarski put 7</derivirana_varijabla>
  </DomainObject.Predmet.Referada.Prostorija.Naziv>
  <DomainObject.Predmet.Referada.Prostorija.Oznaka>
    <izvorni_sadrzaj>9 Livadarski put 7</izvorni_sadrzaj>
    <derivirana_varijabla naziv="DomainObject.Predmet.Referada.Prostorija.Oznaka_1">9 Livadarski put 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TVORNICA TURBINA d.o.o.; SIGMA S VL. SLAVKO PERIĆ; POLJO-PROM d.o.o. za usluge; ODRŽAVANJE I IZGRADNJA POGONA d.o.o. za proizvodnju, trgovinu i usluge; TIHOMIR BRNJANEC; MIHAEL IVANOVIĆ; RESINEX CROATIA d.o.o. za trgovinu i usluge; ZVONKO GULIŠ; STJEPAN MATEJČIĆ; JAVNA VATROGASNA POSTROJBA; PIMEX, d.o.o. za proizvodnju poljoprivredne mehanizacije, vanjsku i unutarnju trgovinu; E E- SERVIS ZA POPRAVAK STROJEVA VL. JAKAC ECIO; VILSTROJ društvo s ograničenom odgovornošću za usluge i trgovinu; SOLAR BILIĆ d.o.o. za proizvodnju energije i usluge; LUKA PIRŠLJIN; IVERO društvo s ograničenom odgovornošću za trgovinu i usluge; DVD BIŠKUPCI; DOBROVOLJNO VATROGASNO DRUŠTVO ČAZMA; VESNA RUKAVINA; JOSIP JAKOUBEK; DARIO VIDOVIĆ; SIROVINA društvo s ograničenom odgovornošću za ekologiju i gospodarenje otpadom; FAGUS DRV. OBRT VL. ANTUN KLJAIĆ; VAR društvo s ograničenom odgovornošću za unutarnju i vanjsku trgovinu i usluge; 3 K.F. d.o.o. za trgovinu i usluge; VATROGASNA ZAJEDNICA OPĆINA POPOVAČA; TRCZ RABLJENA VOZILA d.o.o. za trgovinu i usluge; IVAN KLJAIĆ; JUNGO, d.o.o.  za trgovinu i usluge, turistička agencija; AUTOP. AUTOD. IVAN PAVLOVIĆ; VTROGASNA ZAJEDNICA DARUVAR; BOŽIDAR BARTOL; FRANJO BOŽIĆ; INFORMATIČKE TEHNOLOGIJE AUDAX d.o.o. za informatiku i poslovno savjetovanje; AUTO-DABO društvo s ograničenom odgovornošću za trgovinu i usluge; BRKOVIĆ društvo s ograničenom odgovornošću za preradu otpadnih materijala, trgovinu i usluge; PILANA JAKLIĆ; KLAR-IVA d.o.o. za trgovinu i usluge; VITKOVIĆ PROM društvo s ograničenom odgovornošću za usluge, trgovinu i uvoz-izvoz; SAMO TREBA DELATI d.o.o. za trgovinu i usluge; ZE - TRA društvo s ograničenom odgovornošću za proizvodnju, marketing i transport; CE-ZA-R Centar za reciklažu d.o.o.; DANICA ANTOLKOVIĆ; CENTAR ZA KOMBINIRANI TRANSPORT ZAGREB, d.d. za proizvodnju, prijevoz, otpremništvo i trgovinu; Gordan Hudina; CIOS CARGO društvo s ograničenom odgovornošću za iznajmljivanje vozila i opreme; MAMIĆ PERIĆ REBERSKI RIMAC Odvjetničko društvo, društvo s ograničenom odgovornošću; KMAG d.o.o. zastupstvo; DIART d.o.o. za proizvodnju i usluge; TISKARA REPRINT d.o.o. za tiskarsku djelatnost; Grad Zagreb; Kvantum gradnja društvo s ograničenom odgovornošću za graditeljstvo; TRCZ AUTOMOBILI d.o.o. za trgovinu i usluge; TRANS ENERGY d.o.o.; AVID nekretnine d.o.o. za usluge; TRANS AUTO d.o.o. za trgovinu i usluge; SEKUNDARAC-RESNIK d.o.o. za trgovinu i usluge; Tomislav Rosić; BTV truck logistik društvo s ograničenom odgovornošću za proizvodnju, prijevoz i trgovinu; TOMISLAV ROSIĆ; ISTOK 2 PROJEKTI d.o.o; PROMO LOGISTIKA d.o.o. za usluge i turistička agenija; DIZMAR d.o.o. za trgovinu i usluge; IMPERIJ GRAĐENJE d.o.o. za građenje, trgovinu i usluge; Dubravka Miše; BRAVARIJA PTIČAR d.o.o. za usluge; Vjeko Sliško; FENIKS SISTEMI društvo s ograničenom odgovornošću za proizvodnju, trgovinu i usluge; KERA TERM trgovina d.o.o. za trgovinu; KorBox d.o.o. za trgovinu i usluge; AKDAMAR društvo s ograničenom odgovornošću za trgovinu na veliko i posredovanje u trgovini i popravak električnih aparata; Primo-turizam d.o.o. za ugostiteljstvo i turizam; DRUGI KLIK d.o.o. za usluge; KVANTUM društvo s ograničenom odgovornošću za graditeljstvo i trgovinu; AQUAMONT d.o.o. za graditeljstvo, trgovinu i usluge; PON - PET d.o.o. za usluge; Mirko Ptičar; Rikard Bandula; MK-MONTLIM, d.o.o. za metaloprerađivačku djelatnost; TERRA FIRMA dioničko društvo za ulaganje u nekretnine; BTV truck logistik društvo s ograničenom odgovornošću za proizvodnju, prijevoz i trgovinu; Antonija Močić</izvorni_sadrzaj>
    <derivirana_varijabla naziv="DomainObject.Predmet.StrankaFormated_1">  FINA ZAGREB; TVORNICA TURBINA d.o.o.; SIGMA S VL. SLAVKO PERIĆ; POLJO-PROM d.o.o. za usluge; ODRŽAVANJE I IZGRADNJA POGONA d.o.o. za proizvodnju, trgovinu i usluge; TIHOMIR BRNJANEC; MIHAEL IVANOVIĆ; RESINEX CROATIA d.o.o. za trgovinu i usluge; ZVONKO GULIŠ; STJEPAN MATEJČIĆ; JAVNA VATROGASNA POSTROJBA; PIMEX, d.o.o. za proizvodnju poljoprivredne mehanizacije, vanjsku i unutarnju trgovinu; E E- SERVIS ZA POPRAVAK STROJEVA VL. JAKAC ECIO; VILSTROJ društvo s ograničenom odgovornošću za usluge i trgovinu; SOLAR BILIĆ d.o.o. za proizvodnju energije i usluge; LUKA PIRŠLJIN; IVERO društvo s ograničenom odgovornošću za trgovinu i usluge; DVD BIŠKUPCI; DOBROVOLJNO VATROGASNO DRUŠTVO ČAZMA; VESNA RUKAVINA; JOSIP JAKOUBEK; DARIO VIDOVIĆ; SIROVINA društvo s ograničenom odgovornošću za ekologiju i gospodarenje otpadom; FAGUS DRV. OBRT VL. ANTUN KLJAIĆ; VAR društvo s ograničenom odgovornošću za unutarnju i vanjsku trgovinu i usluge; 3 K.F. d.o.o. za trgovinu i usluge; VATROGASNA ZAJEDNICA OPĆINA POPOVAČA; TRCZ RABLJENA VOZILA d.o.o. za trgovinu i usluge; IVAN KLJAIĆ; JUNGO, d.o.o.  za trgovinu i usluge, turistička agencija; AUTOP. AUTOD. IVAN PAVLOVIĆ; VTROGASNA ZAJEDNICA DARUVAR; BOŽIDAR BARTOL; FRANJO BOŽIĆ; INFORMATIČKE TEHNOLOGIJE AUDAX d.o.o. za informatiku i poslovno savjetovanje; AUTO-DABO društvo s ograničenom odgovornošću za trgovinu i usluge; BRKOVIĆ društvo s ograničenom odgovornošću za preradu otpadnih materijala, trgovinu i usluge; PILANA JAKLIĆ; KLAR-IVA d.o.o. za trgovinu i usluge; VITKOVIĆ PROM društvo s ograničenom odgovornošću za usluge, trgovinu i uvoz-izvoz; SAMO TREBA DELATI d.o.o. za trgovinu i usluge; ZE - TRA društvo s ograničenom odgovornošću za proizvodnju, marketing i transport; CE-ZA-R Centar za reciklažu d.o.o.; DANICA ANTOLKOVIĆ; CENTAR ZA KOMBINIRANI TRANSPORT ZAGREB, d.d. za proizvodnju, prijevoz, otpremništvo i trgovinu; Gordan Hudina; CIOS CARGO društvo s ograničenom odgovornošću za iznajmljivanje vozila i opreme; MAMIĆ PERIĆ REBERSKI RIMAC Odvjetničko društvo, društvo s ograničenom odgovornošću; KMAG d.o.o. zastupstvo; DIART d.o.o. za proizvodnju i usluge; TISKARA REPRINT d.o.o. za tiskarsku djelatnost; Grad Zagreb; Kvantum gradnja društvo s ograničenom odgovornošću za graditeljstvo; TRCZ AUTOMOBILI d.o.o. za trgovinu i usluge; TRANS ENERGY d.o.o.; AVID nekretnine d.o.o. za usluge; TRANS AUTO d.o.o. za trgovinu i usluge; SEKUNDARAC-RESNIK d.o.o. za trgovinu i usluge; Tomislav Rosić; BTV truck logistik društvo s ograničenom odgovornošću za proizvodnju, prijevoz i trgovinu; TOMISLAV ROSIĆ; ISTOK 2 PROJEKTI d.o.o; PROMO LOGISTIKA d.o.o. za usluge i turistička agenija; DIZMAR d.o.o. za trgovinu i usluge; IMPERIJ GRAĐENJE d.o.o. za građenje, trgovinu i usluge; Dubravka Miše; BRAVARIJA PTIČAR d.o.o. za usluge; Vjeko Sliško; FENIKS SISTEMI društvo s ograničenom odgovornošću za proizvodnju, trgovinu i usluge; KERA TERM trgovina d.o.o. za trgovinu; KorBox d.o.o. za trgovinu i usluge; AKDAMAR društvo s ograničenom odgovornošću za trgovinu na veliko i posredovanje u trgovini i popravak električnih aparata; Primo-turizam d.o.o. za ugostiteljstvo i turizam; DRUGI KLIK d.o.o. za usluge; KVANTUM društvo s ograničenom odgovornošću za graditeljstvo i trgovinu; AQUAMONT d.o.o. za graditeljstvo, trgovinu i usluge; PON - PET d.o.o. za usluge; Mirko Ptičar; Rikard Bandula; MK-MONTLIM, d.o.o. za metaloprerađivačku djelatnost; TERRA FIRMA dioničko društvo za ulaganje u nekretnine; BTV truck logistik društvo s ograničenom odgovornošću za proizvodnju, prijevoz i trgovinu; Antonija Močić</derivirana_varijabla>
  </DomainObject.Predmet.StrankaFormated>
  <DomainObject.Predmet.StrankaFormatedOIB>
    <izvorni_sadrzaj>  FINA ZAGREB, OIB 85821130368; TVORNICA TURBINA d.o.o., OIB 32258484464; SIGMA S VL. SLAVKO PERIĆ, OIB 40207522223; POLJO-PROM d.o.o. za usluge, OIB 26189340470; ODRŽAVANJE I IZGRADNJA POGONA d.o.o. za proizvodnju, trgovinu i usluge, OIB 37154625188; TIHOMIR BRNJANEC; MIHAEL IVANOVIĆ; RESINEX CROATIA d.o.o. za trgovinu i usluge, OIB 79438419256; ZVONKO GULIŠ; STJEPAN MATEJČIĆ; JAVNA VATROGASNA POSTROJBA; PIMEX, d.o.o. za proizvodnju poljoprivredne mehanizacije, vanjsku i unutarnju trgovinu, OIB 03517896862; E E- SERVIS ZA POPRAVAK STROJEVA VL. JAKAC ECIO, OIB 91901325663; VILSTROJ društvo s ograničenom odgovornošću za usluge i trgovinu, OIB 14411754953; SOLAR BILIĆ d.o.o. za proizvodnju energije i usluge, OIB 22052348114; LUKA PIRŠLJIN; IVERO društvo s ograničenom odgovornošću za trgovinu i usluge, OIB 89206455960; DVD BIŠKUPCI, OIB 75933519360; DOBROVOLJNO VATROGASNO DRUŠTVO ČAZMA, OIB 30314115980; VESNA RUKAVINA; JOSIP JAKOUBEK; DARIO VIDOVIĆ; SIROVINA društvo s ograničenom odgovornošću za ekologiju i gospodarenje otpadom, OIB 30322785480; FAGUS DRV. OBRT VL. ANTUN KLJAIĆ, OIB 01290178100; VAR društvo s ograničenom odgovornošću za unutarnju i vanjsku trgovinu i usluge, OIB 66402309304; 3 K.F. d.o.o. za trgovinu i usluge, OIB 49939600448; VATROGASNA ZAJEDNICA OPĆINA POPOVAČA; TRCZ RABLJENA VOZILA d.o.o. za trgovinu i usluge, OIB 39500334369; IVAN KLJAIĆ; JUNGO, d.o.o.  za trgovinu i usluge, turistička agencija, OIB 66632728885; AUTOP. AUTOD. IVAN PAVLOVIĆ, OIB 96963825773; VTROGASNA ZAJEDNICA DARUVAR; BOŽIDAR BARTOL, OIB 77422815118; FRANJO BOŽIĆ; INFORMATIČKE TEHNOLOGIJE AUDAX d.o.o. za informatiku i poslovno savjetovanje, OIB 28434783841; AUTO-DABO društvo s ograničenom odgovornošću za trgovinu i usluge, OIB 81363721800; BRKOVIĆ društvo s ograničenom odgovornošću za preradu otpadnih materijala, trgovinu i usluge, OIB 69326119226; PILANA JAKLIĆ, OIB 74345196762; KLAR-IVA d.o.o. za trgovinu i usluge, OIB 03963335960; VITKOVIĆ PROM društvo s ograničenom odgovornošću za usluge, trgovinu i uvoz-izvoz, OIB 50705099618; SAMO TREBA DELATI d.o.o. za trgovinu i usluge, OIB 91854435907; ZE - TRA društvo s ograničenom odgovornošću za proizvodnju, marketing i transport, OIB 84412170391; CE-ZA-R Centar za reciklažu d.o.o., OIB 03860945174; DANICA ANTOLKOVIĆ; CENTAR ZA KOMBINIRANI TRANSPORT ZAGREB, d.d. za proizvodnju, prijevoz, otpremništvo i trgovinu, OIB 49800593791; Gordan Hudina, OIB 55156531315; CIOS CARGO društvo s ograničenom odgovornošću za iznajmljivanje vozila i opreme, OIB 15284306775; MAMIĆ PERIĆ REBERSKI RIMAC Odvjetničko društvo, društvo s ograničenom odgovornošću, OIB 32802230502; KMAG d.o.o. zastupstvo, OIB 50122329920; DIART d.o.o. za proizvodnju i usluge, OIB 06185898392; TISKARA REPRINT d.o.o. za tiskarsku djelatnost, OIB 91226922948; Grad Zagreb; Kvantum gradnja društvo s ograničenom odgovornošću za graditeljstvo, OIB 62748007682; TRCZ AUTOMOBILI d.o.o. za trgovinu i usluge, OIB 49622102670; TRANS ENERGY d.o.o.; AVID nekretnine d.o.o. za usluge, OIB 19679091856; TRANS AUTO d.o.o. za trgovinu i usluge, OIB 31307182561; SEKUNDARAC-RESNIK d.o.o. za trgovinu i usluge, OIB 56006189918; Tomislav Rosić, OIB 50124849450; BTV truck logistik društvo s ograničenom odgovornošću za proizvodnju, prijevoz i trgovinu, OIB 07831041189; TOMISLAV ROSIĆ; ISTOK 2 PROJEKTI d.o.o; PROMO LOGISTIKA d.o.o. za usluge i turistička agenija, OIB 11815688677; DIZMAR d.o.o. za trgovinu i usluge, OIB 42645058618; IMPERIJ GRAĐENJE d.o.o. za građenje, trgovinu i usluge, OIB 55690697018; Dubravka Miše, OIB 39653067388; BRAVARIJA PTIČAR d.o.o. za usluge, OIB 91553749716; Vjeko Sliško, OIB 39671682403; FENIKS SISTEMI društvo s ograničenom odgovornošću za proizvodnju, trgovinu i usluge, OIB 72843945942; KERA TERM trgovina d.o.o. za trgovinu, OIB 42570728116; KorBox d.o.o. za trgovinu i usluge, OIB 54253942164; AKDAMAR društvo s ograničenom odgovornošću za trgovinu na veliko i posredovanje u trgovini i popravak električnih aparata, OIB 52618031570; Primo-turizam d.o.o. za ugostiteljstvo i turizam, OIB 69922577580; DRUGI KLIK d.o.o. za usluge, OIB 11447128473; KVANTUM društvo s ograničenom odgovornošću za graditeljstvo i trgovinu, OIB 25978174316; AQUAMONT d.o.o. za graditeljstvo, trgovinu i usluge, OIB 85058985197; PON - PET d.o.o. za usluge, OIB 40168263011; Mirko Ptičar, OIB 28268459889; Rikard Bandula, OIB 39457878002; MK-MONTLIM, d.o.o. za metaloprerađivačku djelatnost, OIB 67292588037; TERRA FIRMA dioničko društvo za ulaganje u nekretnine, OIB 22198253360; BTV truck logistik društvo s ograničenom odgovornošću za proizvodnju, prijevoz i trgovinu, OIB 07831041189; Antonija Močić, OIB 28657490092</izvorni_sadrzaj>
    <derivirana_varijabla naziv="DomainObject.Predmet.StrankaFormatedOIB_1">  FINA ZAGREB, OIB 85821130368; TVORNICA TURBINA d.o.o., OIB 32258484464; SIGMA S VL. SLAVKO PERIĆ, OIB 40207522223; POLJO-PROM d.o.o. za usluge, OIB 26189340470; ODRŽAVANJE I IZGRADNJA POGONA d.o.o. za proizvodnju, trgovinu i usluge, OIB 37154625188; TIHOMIR BRNJANEC; MIHAEL IVANOVIĆ; RESINEX CROATIA d.o.o. za trgovinu i usluge, OIB 79438419256; ZVONKO GULIŠ; STJEPAN MATEJČIĆ; JAVNA VATROGASNA POSTROJBA; PIMEX, d.o.o. za proizvodnju poljoprivredne mehanizacije, vanjsku i unutarnju trgovinu, OIB 03517896862; E E- SERVIS ZA POPRAVAK STROJEVA VL. JAKAC ECIO, OIB 91901325663; VILSTROJ društvo s ograničenom odgovornošću za usluge i trgovinu, OIB 14411754953; SOLAR BILIĆ d.o.o. za proizvodnju energije i usluge, OIB 22052348114; LUKA PIRŠLJIN; IVERO društvo s ograničenom odgovornošću za trgovinu i usluge, OIB 89206455960; DVD BIŠKUPCI, OIB 75933519360; DOBROVOLJNO VATROGASNO DRUŠTVO ČAZMA, OIB 30314115980; VESNA RUKAVINA; JOSIP JAKOUBEK; DARIO VIDOVIĆ; SIROVINA društvo s ograničenom odgovornošću za ekologiju i gospodarenje otpadom, OIB 30322785480; FAGUS DRV. OBRT VL. ANTUN KLJAIĆ, OIB 01290178100; VAR društvo s ograničenom odgovornošću za unutarnju i vanjsku trgovinu i usluge, OIB 66402309304; 3 K.F. d.o.o. za trgovinu i usluge, OIB 49939600448; VATROGASNA ZAJEDNICA OPĆINA POPOVAČA; TRCZ RABLJENA VOZILA d.o.o. za trgovinu i usluge, OIB 39500334369; IVAN KLJAIĆ; JUNGO, d.o.o.  za trgovinu i usluge, turistička agencija, OIB 66632728885; AUTOP. AUTOD. IVAN PAVLOVIĆ, OIB 96963825773; VTROGASNA ZAJEDNICA DARUVAR; BOŽIDAR BARTOL, OIB 77422815118; FRANJO BOŽIĆ; INFORMATIČKE TEHNOLOGIJE AUDAX d.o.o. za informatiku i poslovno savjetovanje, OIB 28434783841; AUTO-DABO društvo s ograničenom odgovornošću za trgovinu i usluge, OIB 81363721800; BRKOVIĆ društvo s ograničenom odgovornošću za preradu otpadnih materijala, trgovinu i usluge, OIB 69326119226; PILANA JAKLIĆ, OIB 74345196762; KLAR-IVA d.o.o. za trgovinu i usluge, OIB 03963335960; VITKOVIĆ PROM društvo s ograničenom odgovornošću za usluge, trgovinu i uvoz-izvoz, OIB 50705099618; SAMO TREBA DELATI d.o.o. za trgovinu i usluge, OIB 91854435907; ZE - TRA društvo s ograničenom odgovornošću za proizvodnju, marketing i transport, OIB 84412170391; CE-ZA-R Centar za reciklažu d.o.o., OIB 03860945174; DANICA ANTOLKOVIĆ; CENTAR ZA KOMBINIRANI TRANSPORT ZAGREB, d.d. za proizvodnju, prijevoz, otpremništvo i trgovinu, OIB 49800593791; Gordan Hudina, OIB 55156531315; CIOS CARGO društvo s ograničenom odgovornošću za iznajmljivanje vozila i opreme, OIB 15284306775; MAMIĆ PERIĆ REBERSKI RIMAC Odvjetničko društvo, društvo s ograničenom odgovornošću, OIB 32802230502; KMAG d.o.o. zastupstvo, OIB 50122329920; DIART d.o.o. za proizvodnju i usluge, OIB 06185898392; TISKARA REPRINT d.o.o. za tiskarsku djelatnost, OIB 91226922948; Grad Zagreb; Kvantum gradnja društvo s ograničenom odgovornošću za graditeljstvo, OIB 62748007682; TRCZ AUTOMOBILI d.o.o. za trgovinu i usluge, OIB 49622102670; TRANS ENERGY d.o.o.; AVID nekretnine d.o.o. za usluge, OIB 19679091856; TRANS AUTO d.o.o. za trgovinu i usluge, OIB 31307182561; SEKUNDARAC-RESNIK d.o.o. za trgovinu i usluge, OIB 56006189918; Tomislav Rosić, OIB 50124849450; BTV truck logistik društvo s ograničenom odgovornošću za proizvodnju, prijevoz i trgovinu, OIB 07831041189; TOMISLAV ROSIĆ; ISTOK 2 PROJEKTI d.o.o; PROMO LOGISTIKA d.o.o. za usluge i turistička agenija, OIB 11815688677; DIZMAR d.o.o. za trgovinu i usluge, OIB 42645058618; IMPERIJ GRAĐENJE d.o.o. za građenje, trgovinu i usluge, OIB 55690697018; Dubravka Miše, OIB 39653067388; BRAVARIJA PTIČAR d.o.o. za usluge, OIB 91553749716; Vjeko Sliško, OIB 39671682403; FENIKS SISTEMI društvo s ograničenom odgovornošću za proizvodnju, trgovinu i usluge, OIB 72843945942; KERA TERM trgovina d.o.o. za trgovinu, OIB 42570728116; KorBox d.o.o. za trgovinu i usluge, OIB 54253942164; AKDAMAR društvo s ograničenom odgovornošću za trgovinu na veliko i posredovanje u trgovini i popravak električnih aparata, OIB 52618031570; Primo-turizam d.o.o. za ugostiteljstvo i turizam, OIB 69922577580; DRUGI KLIK d.o.o. za usluge, OIB 11447128473; KVANTUM društvo s ograničenom odgovornošću za graditeljstvo i trgovinu, OIB 25978174316; AQUAMONT d.o.o. za graditeljstvo, trgovinu i usluge, OIB 85058985197; PON - PET d.o.o. za usluge, OIB 40168263011; Mirko Ptičar, OIB 28268459889; Rikard Bandula, OIB 39457878002; MK-MONTLIM, d.o.o. za metaloprerađivačku djelatnost, OIB 67292588037; TERRA FIRMA dioničko društvo za ulaganje u nekretnine, OIB 22198253360; BTV truck logistik društvo s ograničenom odgovornošću za proizvodnju, prijevoz i trgovinu, OIB 07831041189; Antonija Močić, OIB 28657490092</derivirana_varijabla>
  </DomainObject.Predmet.StrankaFormatedOIB>
  <DomainObject.Predmet.StrankaFormatedWithAdress>
    <izvorni_sadrzaj> FINA ZAGREB, KOTURAŠKA 43, 10000 Zagreb; TVORNICA TURBINA d.o.o., Stanka Vraza 53, 47000 Karlovac; SIGMA S VL. SLAVKO PERIĆ; POLJO-PROM d.o.o. za usluge, Križanići 27, 10020 Hrašće Turopoljsko; ODRŽAVANJE I IZGRADNJA POGONA d.o.o. za proizvodnju, trgovinu i usluge, Savska opatovina 34, Zagreb; TIHOMIR BRNJANEC; MIHAEL IVANOVIĆ; RESINEX CROATIA d.o.o. za trgovinu i usluge, Kreše Golika 5, Zagreb; ZVONKO GULIŠ; STJEPAN MATEJČIĆ; JAVNA VATROGASNA POSTROJBA; PIMEX, d.o.o. za proizvodnju poljoprivredne mehanizacije, vanjsku i unutarnju trgovinu, Lukavec, Nova cesta 16, 10410 Velika Gorica; E E- SERVIS ZA POPRAVAK STROJEVA VL. JAKAC ECIO; VILSTROJ društvo s ograničenom odgovornošću za usluge i trgovinu, Mažinjica 77, 52420 Buzet; SOLAR BILIĆ d.o.o. za proizvodnju energije i usluge, Kraljevec 16, Zagreb; LUKA PIRŠLJIN; IVERO društvo s ograničenom odgovornošću za trgovinu i usluge, Planinska 13, 10360 Sesvete; DVD BIŠKUPCI; DOBROVOLJNO VATROGASNO DRUŠTVO ČAZMA; VESNA RUKAVINA; JOSIP JAKOUBEK; DARIO VIDOVIĆ; SIROVINA društvo s ograničenom odgovornošću za ekologiju i gospodarenje otpadom, Ulica 29. rujna 2, 43000 Bjelovar; FAGUS DRV. OBRT VL. ANTUN KLJAIĆ; VAR društvo s ograničenom odgovornošću za unutarnju i vanjsku trgovinu i usluge, Primišljanska 3, Zagreb; 3 K.F. d.o.o. za trgovinu i usluge, Ivanićgradska 42, Zagreb; VATROGASNA ZAJEDNICA OPĆINA POPOVAČA; TRCZ RABLJENA VOZILA d.o.o. za trgovinu i usluge, Zagrebačka 118, 10360 Sesvete; IVAN KLJAIĆ; JUNGO, d.o.o.  za trgovinu i usluge, turistička agencija, Poljička cesta 22, 21315 Jesenice; AUTOP. AUTOD. IVAN PAVLOVIĆ; VTROGASNA ZAJEDNICA DARUVAR; BOŽIDAR BARTOL; FRANJO BOŽIĆ; INFORMATIČKE TEHNOLOGIJE AUDAX d.o.o. za informatiku i poslovno savjetovanje, Petra Krešimira IV br. 5, 35000 Slavonski Brod; AUTO-DABO društvo s ograničenom odgovornošću za trgovinu i usluge, Kaniža/bb, 42240 Kaniža; BRKOVIĆ društvo s ograničenom odgovornošću za preradu otpadnih materijala, trgovinu i usluge, Industrijska 3, 10431 Sveta Nedelja; PILANA JAKLIĆ; KLAR-IVA d.o.o. za trgovinu i usluge, Luja Adamiča 13, Zagreb; VITKOVIĆ PROM društvo s ograničenom odgovornošću za usluge, trgovinu i uvoz-izvoz, Bocakova 48, 10380 Sveti Ivan Zelina; SAMO TREBA DELATI d.o.o. za trgovinu i usluge, Selska 8, 10437 Bestovje; ZE - TRA društvo s ograničenom odgovornošću za proizvodnju, marketing i transport, Krečaves 91a, 10380 Sveti Ivan Zelina; CE-ZA-R Centar za reciklažu d.o.o., Josipa Lončara 15, Zagreb; DANICA ANTOLKOVIĆ; CENTAR ZA KOMBINIRANI TRANSPORT ZAGREB, d.d. za proizvodnju, prijevoz, otpremništvo i trgovinu, Trg senjskih uskoka 7-8, Zagreb; Gordan Hudina, Čalogovićeva Ulica 1, 10000 Zagreb; CIOS CARGO društvo s ograničenom odgovornošću za iznajmljivanje vozila i opreme, Josipa Lončara 15, 10000 Zagreb; MAMIĆ PERIĆ REBERSKI RIMAC Odvjetničko društvo, društvo s ograničenom odgovornošću, Ivana Lučića 2A, 10000 Zagreb; KMAG d.o.o. zastupstvo, Gornjostupnička 18/J, 10255 Gornji Stupnik; DIART d.o.o. za proizvodnju i usluge, Slavonska avenija 52 g, 10000 Zagreb; TISKARA REPRINT d.o.o. za tiskarsku djelatnost, Kostanjevec 37, 10000 Zagreb; Grad Zagreb; Kvantum gradnja društvo s ograničenom odgovornošću za graditeljstvo, Dr. Ivana Novaka 38, 40000 Čakovec; TRCZ AUTOMOBILI d.o.o. za trgovinu i usluge, Savska Opatovina 42, 10000 Zagreb; TRANS ENERGY d.o.o.; AVID nekretnine d.o.o. za usluge, Ulica Joze Kljakovića 2 A, 10360 Sesvete; TRANS AUTO d.o.o. za trgovinu i usluge, Dubrava 264, 10000 Zagreb; SEKUNDARAC-RESNIK d.o.o. za trgovinu i usluge, 3. Struge 56, 10000 Zagreb; Tomislav Rosić, Vugrinka 34, 10000 Zagreb; BTV truck logistik društvo s ograničenom odgovornošću za proizvodnju, prijevoz i trgovinu, Vučak 30, 10000 Zagreb; TOMISLAV ROSIĆ; ISTOK 2 PROJEKTI d.o.o; PROMO LOGISTIKA d.o.o. za usluge i turistička agenija, Radnička cesta 173, 10000 Zagreb; DIZMAR d.o.o. za trgovinu i usluge, Majstorska ulica 5, 10000 Zagreb; IMPERIJ GRAĐENJE d.o.o. za građenje, trgovinu i usluge, Ulica Vladimira Ruždjaka 8, 10360 Sesvete; Dubravka Miše, Jordanovac 111, 10000 Zagreb; BRAVARIJA PTIČAR d.o.o. za usluge, Donje Svetice 40, 10000 Zagreb; Vjeko Sliško, Ulica Ivana Bunića Vučića 7, 10000 Zagreb; FENIKS SISTEMI društvo s ograničenom odgovornošću za proizvodnju, trgovinu i usluge, Slavonska avenija 72, 10000 Zagreb; KERA TERM trgovina d.o.o. za trgovinu, Jadranska avenija 9, 10000 Zagreb; KorBox d.o.o. za trgovinu i usluge, Trgovačka ulica 6, 10000 Zagreb; AKDAMAR društvo s ograničenom odgovornošću za trgovinu na veliko i posredovanje u trgovini i popravak električnih aparata, II Trnava 9, 10000 Zagreb; Primo-turizam d.o.o. za ugostiteljstvo i turizam, Slatinska ulica 4, 10360 Sesvete; DRUGI KLIK d.o.o. za usluge, Slavonska avenija 26/2, 10000 Zagreb; KVANTUM društvo s ograničenom odgovornošću za graditeljstvo i trgovinu, Slavonska avenija 24C, 10000 Zagreb; AQUAMONT d.o.o. za graditeljstvo, trgovinu i usluge, Ulica Marija Talana 2, 10000 Zagreb; PON - PET d.o.o. za usluge, Kuševačka ulica 52C, 10000 Zagreb; Mirko Ptičar, Ulica Dore Pejačević 5, 10000 Zagreb; Rikard Bandula, Medveščina 25, 10000 Zagreb; MK-MONTLIM, d.o.o. za metaloprerađivačku djelatnost, Dobrodolska 27, 10360 Sesvete; TERRA FIRMA dioničko društvo za ulaganje u nekretnine, Ulica Pere Budmanija 3, 10000 Zagreb; BTV truck logistik društvo s ograničenom odgovornošću za proizvodnju, prijevoz i trgovinu, Slavonska avenija 62A, 10000 Zagreb; Antonija Močić, Ulica Josipa Kosora 13, 22320 Drniš</izvorni_sadrzaj>
    <derivirana_varijabla naziv="DomainObject.Predmet.StrankaFormatedWithAdress_1"> FINA ZAGREB, KOTURAŠKA 43, 10000 Zagreb; TVORNICA TURBINA d.o.o., Stanka Vraza 53, 47000 Karlovac; SIGMA S VL. SLAVKO PERIĆ; POLJO-PROM d.o.o. za usluge, Križanići 27, 10020 Hrašće Turopoljsko; ODRŽAVANJE I IZGRADNJA POGONA d.o.o. za proizvodnju, trgovinu i usluge, Savska opatovina 34, Zagreb; TIHOMIR BRNJANEC; MIHAEL IVANOVIĆ; RESINEX CROATIA d.o.o. za trgovinu i usluge, Kreše Golika 5, Zagreb; ZVONKO GULIŠ; STJEPAN MATEJČIĆ; JAVNA VATROGASNA POSTROJBA; PIMEX, d.o.o. za proizvodnju poljoprivredne mehanizacije, vanjsku i unutarnju trgovinu, Lukavec, Nova cesta 16, 10410 Velika Gorica; E E- SERVIS ZA POPRAVAK STROJEVA VL. JAKAC ECIO; VILSTROJ društvo s ograničenom odgovornošću za usluge i trgovinu, Mažinjica 77, 52420 Buzet; SOLAR BILIĆ d.o.o. za proizvodnju energije i usluge, Kraljevec 16, Zagreb; LUKA PIRŠLJIN; IVERO društvo s ograničenom odgovornošću za trgovinu i usluge, Planinska 13, 10360 Sesvete; DVD BIŠKUPCI; DOBROVOLJNO VATROGASNO DRUŠTVO ČAZMA; VESNA RUKAVINA; JOSIP JAKOUBEK; DARIO VIDOVIĆ; SIROVINA društvo s ograničenom odgovornošću za ekologiju i gospodarenje otpadom, Ulica 29. rujna 2, 43000 Bjelovar; FAGUS DRV. OBRT VL. ANTUN KLJAIĆ; VAR društvo s ograničenom odgovornošću za unutarnju i vanjsku trgovinu i usluge, Primišljanska 3, Zagreb; 3 K.F. d.o.o. za trgovinu i usluge, Ivanićgradska 42, Zagreb; VATROGASNA ZAJEDNICA OPĆINA POPOVAČA; TRCZ RABLJENA VOZILA d.o.o. za trgovinu i usluge, Zagrebačka 118, 10360 Sesvete; IVAN KLJAIĆ; JUNGO, d.o.o.  za trgovinu i usluge, turistička agencija, Poljička cesta 22, 21315 Jesenice; AUTOP. AUTOD. IVAN PAVLOVIĆ; VTROGASNA ZAJEDNICA DARUVAR; BOŽIDAR BARTOL; FRANJO BOŽIĆ; INFORMATIČKE TEHNOLOGIJE AUDAX d.o.o. za informatiku i poslovno savjetovanje, Petra Krešimira IV br. 5, 35000 Slavonski Brod; AUTO-DABO društvo s ograničenom odgovornošću za trgovinu i usluge, Kaniža/bb, 42240 Kaniža; BRKOVIĆ društvo s ograničenom odgovornošću za preradu otpadnih materijala, trgovinu i usluge, Industrijska 3, 10431 Sveta Nedelja; PILANA JAKLIĆ; KLAR-IVA d.o.o. za trgovinu i usluge, Luja Adamiča 13, Zagreb; VITKOVIĆ PROM društvo s ograničenom odgovornošću za usluge, trgovinu i uvoz-izvoz, Bocakova 48, 10380 Sveti Ivan Zelina; SAMO TREBA DELATI d.o.o. za trgovinu i usluge, Selska 8, 10437 Bestovje; ZE - TRA društvo s ograničenom odgovornošću za proizvodnju, marketing i transport, Krečaves 91a, 10380 Sveti Ivan Zelina; CE-ZA-R Centar za reciklažu d.o.o., Josipa Lončara 15, Zagreb; DANICA ANTOLKOVIĆ; CENTAR ZA KOMBINIRANI TRANSPORT ZAGREB, d.d. za proizvodnju, prijevoz, otpremništvo i trgovinu, Trg senjskih uskoka 7-8, Zagreb; Gordan Hudina, Čalogovićeva Ulica 1, 10000 Zagreb; CIOS CARGO društvo s ograničenom odgovornošću za iznajmljivanje vozila i opreme, Josipa Lončara 15, 10000 Zagreb; MAMIĆ PERIĆ REBERSKI RIMAC Odvjetničko društvo, društvo s ograničenom odgovornošću, Ivana Lučića 2A, 10000 Zagreb; KMAG d.o.o. zastupstvo, Gornjostupnička 18/J, 10255 Gornji Stupnik; DIART d.o.o. za proizvodnju i usluge, Slavonska avenija 52 g, 10000 Zagreb; TISKARA REPRINT d.o.o. za tiskarsku djelatnost, Kostanjevec 37, 10000 Zagreb; Grad Zagreb; Kvantum gradnja društvo s ograničenom odgovornošću za graditeljstvo, Dr. Ivana Novaka 38, 40000 Čakovec; TRCZ AUTOMOBILI d.o.o. za trgovinu i usluge, Savska Opatovina 42, 10000 Zagreb; TRANS ENERGY d.o.o.; AVID nekretnine d.o.o. za usluge, Ulica Joze Kljakovića 2 A, 10360 Sesvete; TRANS AUTO d.o.o. za trgovinu i usluge, Dubrava 264, 10000 Zagreb; SEKUNDARAC-RESNIK d.o.o. za trgovinu i usluge, 3. Struge 56, 10000 Zagreb; Tomislav Rosić, Vugrinka 34, 10000 Zagreb; BTV truck logistik društvo s ograničenom odgovornošću za proizvodnju, prijevoz i trgovinu, Vučak 30, 10000 Zagreb; TOMISLAV ROSIĆ; ISTOK 2 PROJEKTI d.o.o; PROMO LOGISTIKA d.o.o. za usluge i turistička agenija, Radnička cesta 173, 10000 Zagreb; DIZMAR d.o.o. za trgovinu i usluge, Majstorska ulica 5, 10000 Zagreb; IMPERIJ GRAĐENJE d.o.o. za građenje, trgovinu i usluge, Ulica Vladimira Ruždjaka 8, 10360 Sesvete; Dubravka Miše, Jordanovac 111, 10000 Zagreb; BRAVARIJA PTIČAR d.o.o. za usluge, Donje Svetice 40, 10000 Zagreb; Vjeko Sliško, Ulica Ivana Bunića Vučića 7, 10000 Zagreb; FENIKS SISTEMI društvo s ograničenom odgovornošću za proizvodnju, trgovinu i usluge, Slavonska avenija 72, 10000 Zagreb; KERA TERM trgovina d.o.o. za trgovinu, Jadranska avenija 9, 10000 Zagreb; KorBox d.o.o. za trgovinu i usluge, Trgovačka ulica 6, 10000 Zagreb; AKDAMAR društvo s ograničenom odgovornošću za trgovinu na veliko i posredovanje u trgovini i popravak električnih aparata, II Trnava 9, 10000 Zagreb; Primo-turizam d.o.o. za ugostiteljstvo i turizam, Slatinska ulica 4, 10360 Sesvete; DRUGI KLIK d.o.o. za usluge, Slavonska avenija 26/2, 10000 Zagreb; KVANTUM društvo s ograničenom odgovornošću za graditeljstvo i trgovinu, Slavonska avenija 24C, 10000 Zagreb; AQUAMONT d.o.o. za graditeljstvo, trgovinu i usluge, Ulica Marija Talana 2, 10000 Zagreb; PON - PET d.o.o. za usluge, Kuševačka ulica 52C, 10000 Zagreb; Mirko Ptičar, Ulica Dore Pejačević 5, 10000 Zagreb; Rikard Bandula, Medveščina 25, 10000 Zagreb; MK-MONTLIM, d.o.o. za metaloprerađivačku djelatnost, Dobrodolska 27, 10360 Sesvete; TERRA FIRMA dioničko društvo za ulaganje u nekretnine, Ulica Pere Budmanija 3, 10000 Zagreb; BTV truck logistik društvo s ograničenom odgovornošću za proizvodnju, prijevoz i trgovinu, Slavonska avenija 62A, 10000 Zagreb; Antonija Močić, Ulica Josipa Kosora 13, 22320 Drniš</derivirana_varijabla>
  </DomainObject.Predmet.StrankaFormatedWithAdress>
  <DomainObject.Predmet.StrankaFormatedWithAdressOIB>
    <izvorni_sadrzaj> FINA ZAGREB, OIB 85821130368, KOTURAŠKA 43, 10000 Zagreb; TVORNICA TURBINA d.o.o., OIB 32258484464, Stanka Vraza 53, 47000 Karlovac; SIGMA S VL. SLAVKO PERIĆ, OIB 40207522223; POLJO-PROM d.o.o. za usluge, OIB 26189340470, Križanići 27, 10020 Hrašće Turopoljsko; ODRŽAVANJE I IZGRADNJA POGONA d.o.o. za proizvodnju, trgovinu i usluge, OIB 37154625188, Savska opatovina 34, Zagreb; TIHOMIR BRNJANEC; MIHAEL IVANOVIĆ; RESINEX CROATIA d.o.o. za trgovinu i usluge, OIB 79438419256, Kreše Golika 5, Zagreb; ZVONKO GULIŠ; STJEPAN MATEJČIĆ; JAVNA VATROGASNA POSTROJBA; PIMEX, d.o.o. za proizvodnju poljoprivredne mehanizacije, vanjsku i unutarnju trgovinu, OIB 03517896862, Lukavec, Nova cesta 16, 10410 Velika Gorica; E E- SERVIS ZA POPRAVAK STROJEVA VL. JAKAC ECIO, OIB 91901325663; VILSTROJ društvo s ograničenom odgovornošću za usluge i trgovinu, OIB 14411754953, Mažinjica 77, 52420 Buzet; SOLAR BILIĆ d.o.o. za proizvodnju energije i usluge, OIB 22052348114, Kraljevec 16, Zagreb; LUKA PIRŠLJIN; IVERO društvo s ograničenom odgovornošću za trgovinu i usluge, OIB 89206455960, Planinska 13, 10360 Sesvete; DVD BIŠKUPCI, OIB 75933519360; DOBROVOLJNO VATROGASNO DRUŠTVO ČAZMA, OIB 30314115980; VESNA RUKAVINA; JOSIP JAKOUBEK; DARIO VIDOVIĆ; SIROVINA društvo s ograničenom odgovornošću za ekologiju i gospodarenje otpadom, OIB 30322785480, Ulica 29. rujna 2, 43000 Bjelovar; FAGUS DRV. OBRT VL. ANTUN KLJAIĆ, OIB 01290178100; VAR društvo s ograničenom odgovornošću za unutarnju i vanjsku trgovinu i usluge, OIB 66402309304, Primišljanska 3, Zagreb; 3 K.F. d.o.o. za trgovinu i usluge, OIB 49939600448, Ivanićgradska 42, Zagreb; VATROGASNA ZAJEDNICA OPĆINA POPOVAČA; TRCZ RABLJENA VOZILA d.o.o. za trgovinu i usluge, OIB 39500334369, Zagrebačka 118, 10360 Sesvete; IVAN KLJAIĆ; JUNGO, d.o.o.  za trgovinu i usluge, turistička agencija, OIB 66632728885, Poljička cesta 22, 21315 Jesenice; AUTOP. AUTOD. IVAN PAVLOVIĆ, OIB 96963825773; VTROGASNA ZAJEDNICA DARUVAR; BOŽIDAR BARTOL, OIB 77422815118; FRANJO BOŽIĆ; INFORMATIČKE TEHNOLOGIJE AUDAX d.o.o. za informatiku i poslovno savjetovanje, OIB 28434783841, Petra Krešimira IV br. 5, 35000 Slavonski Brod; AUTO-DABO društvo s ograničenom odgovornošću za trgovinu i usluge, OIB 81363721800, Kaniža/bb, 42240 Kaniža; BRKOVIĆ društvo s ograničenom odgovornošću za preradu otpadnih materijala, trgovinu i usluge, OIB 69326119226, Industrijska 3, 10431 Sveta Nedelja; PILANA JAKLIĆ, OIB 74345196762; KLAR-IVA d.o.o. za trgovinu i usluge, OIB 03963335960, Luja Adamiča 13, Zagreb; VITKOVIĆ PROM društvo s ograničenom odgovornošću za usluge, trgovinu i uvoz-izvoz, OIB 50705099618, Bocakova 48, 10380 Sveti Ivan Zelina; SAMO TREBA DELATI d.o.o. za trgovinu i usluge, OIB 91854435907, Selska 8, 10437 Bestovje; ZE - TRA društvo s ograničenom odgovornošću za proizvodnju, marketing i transport, OIB 84412170391, Krečaves 91a, 10380 Sveti Ivan Zelina; CE-ZA-R Centar za reciklažu d.o.o., OIB 03860945174, Josipa Lončara 15, Zagreb; DANICA ANTOLKOVIĆ; CENTAR ZA KOMBINIRANI TRANSPORT ZAGREB, d.d. za proizvodnju, prijevoz, otpremništvo i trgovinu, OIB 49800593791, Trg senjskih uskoka 7-8, Zagreb; Gordan Hudina, OIB 55156531315, Čalogovićeva Ulica 1, 10000 Zagreb; CIOS CARGO društvo s ograničenom odgovornošću za iznajmljivanje vozila i opreme, OIB 15284306775, Josipa Lončara 15, 10000 Zagreb; MAMIĆ PERIĆ REBERSKI RIMAC Odvjetničko društvo, društvo s ograničenom odgovornošću, OIB 32802230502, Ivana Lučića 2A, 10000 Zagreb; KMAG d.o.o. zastupstvo, OIB 50122329920, Gornjostupnička 18/J, 10255 Gornji Stupnik; DIART d.o.o. za proizvodnju i usluge, OIB 06185898392, Slavonska avenija 52 g, 10000 Zagreb; TISKARA REPRINT d.o.o. za tiskarsku djelatnost, OIB 91226922948, Kostanjevec 37, 10000 Zagreb; Grad Zagreb; Kvantum gradnja društvo s ograničenom odgovornošću za graditeljstvo, OIB 62748007682, Dr. Ivana Novaka 38, 40000 Čakovec; TRCZ AUTOMOBILI d.o.o. za trgovinu i usluge, OIB 49622102670, Savska Opatovina 42, 10000 Zagreb; TRANS ENERGY d.o.o.; AVID nekretnine d.o.o. za usluge, OIB 19679091856, Ulica Joze Kljakovića 2 A, 10360 Sesvete; TRANS AUTO d.o.o. za trgovinu i usluge, OIB 31307182561, Dubrava 264, 10000 Zagreb; SEKUNDARAC-RESNIK d.o.o. za trgovinu i usluge, OIB 56006189918, 3. Struge 56, 10000 Zagreb; Tomislav Rosić, OIB 50124849450, Vugrinka 34, 10000 Zagreb; BTV truck logistik društvo s ograničenom odgovornošću za proizvodnju, prijevoz i trgovinu, OIB 07831041189, Vučak 30, 10000 Zagreb; TOMISLAV ROSIĆ; ISTOK 2 PROJEKTI d.o.o; PROMO LOGISTIKA d.o.o. za usluge i turistička agenija, OIB 11815688677, Radnička cesta 173, 10000 Zagreb; DIZMAR d.o.o. za trgovinu i usluge, OIB 42645058618, Majstorska ulica 5, 10000 Zagreb; IMPERIJ GRAĐENJE d.o.o. za građenje, trgovinu i usluge, OIB 55690697018, Ulica Vladimira Ruždjaka 8, 10360 Sesvete; Dubravka Miše, OIB 39653067388, Jordanovac 111, 10000 Zagreb; BRAVARIJA PTIČAR d.o.o. za usluge, OIB 91553749716, Donje Svetice 40, 10000 Zagreb; Vjeko Sliško, OIB 39671682403, Ulica Ivana Bunića Vučića 7, 10000 Zagreb; FENIKS SISTEMI društvo s ograničenom odgovornošću za proizvodnju, trgovinu i usluge, OIB 72843945942, Slavonska avenija 72, 10000 Zagreb; KERA TERM trgovina d.o.o. za trgovinu, OIB 42570728116, Jadranska avenija 9, 10000 Zagreb; KorBox d.o.o. za trgovinu i usluge, OIB 54253942164, Trgovačka ulica 6, 10000 Zagreb; AKDAMAR društvo s ograničenom odgovornošću za trgovinu na veliko i posredovanje u trgovini i popravak električnih aparata, OIB 52618031570, II Trnava 9, 10000 Zagreb; Primo-turizam d.o.o. za ugostiteljstvo i turizam, OIB 69922577580, Slatinska ulica 4, 10360 Sesvete; DRUGI KLIK d.o.o. za usluge, OIB 11447128473, Slavonska avenija 26/2, 10000 Zagreb; KVANTUM društvo s ograničenom odgovornošću za graditeljstvo i trgovinu, OIB 25978174316, Slavonska avenija 24C, 10000 Zagreb; AQUAMONT d.o.o. za graditeljstvo, trgovinu i usluge, OIB 85058985197, Ulica Marija Talana 2, 10000 Zagreb; PON - PET d.o.o. za usluge, OIB 40168263011, Kuševačka ulica 52C, 10000 Zagreb; Mirko Ptičar, OIB 28268459889, Ulica Dore Pejačević 5, 10000 Zagreb; Rikard Bandula, OIB 39457878002, Medveščina 25, 10000 Zagreb; MK-MONTLIM, d.o.o. za metaloprerađivačku djelatnost, OIB 67292588037, Dobrodolska 27, 10360 Sesvete; TERRA FIRMA dioničko društvo za ulaganje u nekretnine, OIB 22198253360, Ulica Pere Budmanija 3, 10000 Zagreb; BTV truck logistik društvo s ograničenom odgovornošću za proizvodnju, prijevoz i trgovinu, OIB 07831041189, Slavonska avenija 62A, 10000 Zagreb; Antonija Močić, OIB 28657490092, Ulica Josipa Kosora 13, 22320 Drniš</izvorni_sadrzaj>
    <derivirana_varijabla naziv="DomainObject.Predmet.StrankaFormatedWithAdressOIB_1"> FINA ZAGREB, OIB 85821130368, KOTURAŠKA 43, 10000 Zagreb; TVORNICA TURBINA d.o.o., OIB 32258484464, Stanka Vraza 53, 47000 Karlovac; SIGMA S VL. SLAVKO PERIĆ, OIB 40207522223; POLJO-PROM d.o.o. za usluge, OIB 26189340470, Križanići 27, 10020 Hrašće Turopoljsko; ODRŽAVANJE I IZGRADNJA POGONA d.o.o. za proizvodnju, trgovinu i usluge, OIB 37154625188, Savska opatovina 34, Zagreb; TIHOMIR BRNJANEC; MIHAEL IVANOVIĆ; RESINEX CROATIA d.o.o. za trgovinu i usluge, OIB 79438419256, Kreše Golika 5, Zagreb; ZVONKO GULIŠ; STJEPAN MATEJČIĆ; JAVNA VATROGASNA POSTROJBA; PIMEX, d.o.o. za proizvodnju poljoprivredne mehanizacije, vanjsku i unutarnju trgovinu, OIB 03517896862, Lukavec, Nova cesta 16, 10410 Velika Gorica; E E- SERVIS ZA POPRAVAK STROJEVA VL. JAKAC ECIO, OIB 91901325663; VILSTROJ društvo s ograničenom odgovornošću za usluge i trgovinu, OIB 14411754953, Mažinjica 77, 52420 Buzet; SOLAR BILIĆ d.o.o. za proizvodnju energije i usluge, OIB 22052348114, Kraljevec 16, Zagreb; LUKA PIRŠLJIN; IVERO društvo s ograničenom odgovornošću za trgovinu i usluge, OIB 89206455960, Planinska 13, 10360 Sesvete; DVD BIŠKUPCI, OIB 75933519360; DOBROVOLJNO VATROGASNO DRUŠTVO ČAZMA, OIB 30314115980; VESNA RUKAVINA; JOSIP JAKOUBEK; DARIO VIDOVIĆ; SIROVINA društvo s ograničenom odgovornošću za ekologiju i gospodarenje otpadom, OIB 30322785480, Ulica 29. rujna 2, 43000 Bjelovar; FAGUS DRV. OBRT VL. ANTUN KLJAIĆ, OIB 01290178100; VAR društvo s ograničenom odgovornošću za unutarnju i vanjsku trgovinu i usluge, OIB 66402309304, Primišljanska 3, Zagreb; 3 K.F. d.o.o. za trgovinu i usluge, OIB 49939600448, Ivanićgradska 42, Zagreb; VATROGASNA ZAJEDNICA OPĆINA POPOVAČA; TRCZ RABLJENA VOZILA d.o.o. za trgovinu i usluge, OIB 39500334369, Zagrebačka 118, 10360 Sesvete; IVAN KLJAIĆ; JUNGO, d.o.o.  za trgovinu i usluge, turistička agencija, OIB 66632728885, Poljička cesta 22, 21315 Jesenice; AUTOP. AUTOD. IVAN PAVLOVIĆ, OIB 96963825773; VTROGASNA ZAJEDNICA DARUVAR; BOŽIDAR BARTOL, OIB 77422815118; FRANJO BOŽIĆ; INFORMATIČKE TEHNOLOGIJE AUDAX d.o.o. za informatiku i poslovno savjetovanje, OIB 28434783841, Petra Krešimira IV br. 5, 35000 Slavonski Brod; AUTO-DABO društvo s ograničenom odgovornošću za trgovinu i usluge, OIB 81363721800, Kaniža/bb, 42240 Kaniža; BRKOVIĆ društvo s ograničenom odgovornošću za preradu otpadnih materijala, trgovinu i usluge, OIB 69326119226, Industrijska 3, 10431 Sveta Nedelja; PILANA JAKLIĆ, OIB 74345196762; KLAR-IVA d.o.o. za trgovinu i usluge, OIB 03963335960, Luja Adamiča 13, Zagreb; VITKOVIĆ PROM društvo s ograničenom odgovornošću za usluge, trgovinu i uvoz-izvoz, OIB 50705099618, Bocakova 48, 10380 Sveti Ivan Zelina; SAMO TREBA DELATI d.o.o. za trgovinu i usluge, OIB 91854435907, Selska 8, 10437 Bestovje; ZE - TRA društvo s ograničenom odgovornošću za proizvodnju, marketing i transport, OIB 84412170391, Krečaves 91a, 10380 Sveti Ivan Zelina; CE-ZA-R Centar za reciklažu d.o.o., OIB 03860945174, Josipa Lončara 15, Zagreb; DANICA ANTOLKOVIĆ; CENTAR ZA KOMBINIRANI TRANSPORT ZAGREB, d.d. za proizvodnju, prijevoz, otpremništvo i trgovinu, OIB 49800593791, Trg senjskih uskoka 7-8, Zagreb; Gordan Hudina, OIB 55156531315, Čalogovićeva Ulica 1, 10000 Zagreb; CIOS CARGO društvo s ograničenom odgovornošću za iznajmljivanje vozila i opreme, OIB 15284306775, Josipa Lončara 15, 10000 Zagreb; MAMIĆ PERIĆ REBERSKI RIMAC Odvjetničko društvo, društvo s ograničenom odgovornošću, OIB 32802230502, Ivana Lučića 2A, 10000 Zagreb; KMAG d.o.o. zastupstvo, OIB 50122329920, Gornjostupnička 18/J, 10255 Gornji Stupnik; DIART d.o.o. za proizvodnju i usluge, OIB 06185898392, Slavonska avenija 52 g, 10000 Zagreb; TISKARA REPRINT d.o.o. za tiskarsku djelatnost, OIB 91226922948, Kostanjevec 37, 10000 Zagreb; Grad Zagreb; Kvantum gradnja društvo s ograničenom odgovornošću za graditeljstvo, OIB 62748007682, Dr. Ivana Novaka 38, 40000 Čakovec; TRCZ AUTOMOBILI d.o.o. za trgovinu i usluge, OIB 49622102670, Savska Opatovina 42, 10000 Zagreb; TRANS ENERGY d.o.o.; AVID nekretnine d.o.o. za usluge, OIB 19679091856, Ulica Joze Kljakovića 2 A, 10360 Sesvete; TRANS AUTO d.o.o. za trgovinu i usluge, OIB 31307182561, Dubrava 264, 10000 Zagreb; SEKUNDARAC-RESNIK d.o.o. za trgovinu i usluge, OIB 56006189918, 3. Struge 56, 10000 Zagreb; Tomislav Rosić, OIB 50124849450, Vugrinka 34, 10000 Zagreb; BTV truck logistik društvo s ograničenom odgovornošću za proizvodnju, prijevoz i trgovinu, OIB 07831041189, Vučak 30, 10000 Zagreb; TOMISLAV ROSIĆ; ISTOK 2 PROJEKTI d.o.o; PROMO LOGISTIKA d.o.o. za usluge i turistička agenija, OIB 11815688677, Radnička cesta 173, 10000 Zagreb; DIZMAR d.o.o. za trgovinu i usluge, OIB 42645058618, Majstorska ulica 5, 10000 Zagreb; IMPERIJ GRAĐENJE d.o.o. za građenje, trgovinu i usluge, OIB 55690697018, Ulica Vladimira Ruždjaka 8, 10360 Sesvete; Dubravka Miše, OIB 39653067388, Jordanovac 111, 10000 Zagreb; BRAVARIJA PTIČAR d.o.o. za usluge, OIB 91553749716, Donje Svetice 40, 10000 Zagreb; Vjeko Sliško, OIB 39671682403, Ulica Ivana Bunića Vučića 7, 10000 Zagreb; FENIKS SISTEMI društvo s ograničenom odgovornošću za proizvodnju, trgovinu i usluge, OIB 72843945942, Slavonska avenija 72, 10000 Zagreb; KERA TERM trgovina d.o.o. za trgovinu, OIB 42570728116, Jadranska avenija 9, 10000 Zagreb; KorBox d.o.o. za trgovinu i usluge, OIB 54253942164, Trgovačka ulica 6, 10000 Zagreb; AKDAMAR društvo s ograničenom odgovornošću za trgovinu na veliko i posredovanje u trgovini i popravak električnih aparata, OIB 52618031570, II Trnava 9, 10000 Zagreb; Primo-turizam d.o.o. za ugostiteljstvo i turizam, OIB 69922577580, Slatinska ulica 4, 10360 Sesvete; DRUGI KLIK d.o.o. za usluge, OIB 11447128473, Slavonska avenija 26/2, 10000 Zagreb; KVANTUM društvo s ograničenom odgovornošću za graditeljstvo i trgovinu, OIB 25978174316, Slavonska avenija 24C, 10000 Zagreb; AQUAMONT d.o.o. za graditeljstvo, trgovinu i usluge, OIB 85058985197, Ulica Marija Talana 2, 10000 Zagreb; PON - PET d.o.o. za usluge, OIB 40168263011, Kuševačka ulica 52C, 10000 Zagreb; Mirko Ptičar, OIB 28268459889, Ulica Dore Pejačević 5, 10000 Zagreb; Rikard Bandula, OIB 39457878002, Medveščina 25, 10000 Zagreb; MK-MONTLIM, d.o.o. za metaloprerađivačku djelatnost, OIB 67292588037, Dobrodolska 27, 10360 Sesvete; TERRA FIRMA dioničko društvo za ulaganje u nekretnine, OIB 22198253360, Ulica Pere Budmanija 3, 10000 Zagreb; BTV truck logistik društvo s ograničenom odgovornošću za proizvodnju, prijevoz i trgovinu, OIB 07831041189, Slavonska avenija 62A, 10000 Zagreb; Antonija Močić, OIB 28657490092, Ulica Josipa Kosora 13, 22320 Drniš</derivirana_varijabla>
  </DomainObject.Predmet.StrankaFormatedWithAdressOIB>
  <DomainObject.Predmet.StrankaWithAdress>
    <izvorni_sadrzaj>FINA ZAGREB KOTURAŠKA 43,10000 Zagreb,TVORNICA TURBINA d.o.o. Stanka Vraza 53,47000 Karlovac,SIGMA S VL. SLAVKO PERIĆ ,POLJO-PROM d.o.o. za usluge Križanići 27,10020 Hrašće Turopoljsko,ODRŽAVANJE I IZGRADNJA POGONA d.o.o. za proizvodnju, trgovinu i usluge Savska opatovina 34,Zagreb,TIHOMIR BRNJANEC ,MIHAEL IVANOVIĆ ,RESINEX CROATIA d.o.o. za trgovinu i usluge Kreše Golika 5,Zagreb,ZVONKO GULIŠ ,STJEPAN MATEJČIĆ ,JAVNA VATROGASNA POSTROJBA ,PIMEX, d.o.o. za proizvodnju poljoprivredne mehanizacije, vanjsku i unutarnju trgovinu Lukavec, Nova cesta 16,10410 Velika Gorica,E E- SERVIS ZA POPRAVAK STROJEVA VL. JAKAC ECIO ,VILSTROJ društvo s ograničenom odgovornošću za usluge i trgovinu Mažinjica 77,52420 Buzet,SOLAR BILIĆ d.o.o. za proizvodnju energije i usluge Kraljevec 16,Zagreb,LUKA PIRŠLJIN ,IVERO društvo s ograničenom odgovornošću za trgovinu i usluge Planinska 13,10360 Sesvete,DVD BIŠKUPCI ,DOBROVOLJNO VATROGASNO DRUŠTVO ČAZMA ,VESNA RUKAVINA ,JOSIP JAKOUBEK ,DARIO VIDOVIĆ ,SIROVINA društvo s ograničenom odgovornošću za ekologiju i gospodarenje otpadom Ulica 29. rujna 2,43000 Bjelovar,FAGUS DRV. OBRT VL. ANTUN KLJAIĆ ,VAR društvo s ograničenom odgovornošću za unutarnju i vanjsku trgovinu i usluge Primišljanska 3,Zagreb,3 K.F. d.o.o. za trgovinu i usluge Ivanićgradska 42,Zagreb,VATROGASNA ZAJEDNICA OPĆINA POPOVAČA ,TRCZ RABLJENA VOZILA d.o.o. za trgovinu i usluge Zagrebačka 118,10360 Sesvete,IVAN KLJAIĆ ,JUNGO, d.o.o.  za trgovinu i usluge, turistička agencija Poljička cesta 22,21315 Jesenice,AUTOP. AUTOD. IVAN PAVLOVIĆ ,VTROGASNA ZAJEDNICA DARUVAR ,BOŽIDAR BARTOL ,FRANJO BOŽIĆ ,INFORMATIČKE TEHNOLOGIJE AUDAX d.o.o. za informatiku i poslovno savjetovanje Petra Krešimira IV br. 5,35000 Slavonski Brod,AUTO-DABO društvo s ograničenom odgovornošću za trgovinu i usluge Kaniža/bb,42240 Kaniža,BRKOVIĆ društvo s ograničenom odgovornošću za preradu otpadnih materijala, trgovinu i usluge Industrijska 3,10431 Sveta Nedelja,PILANA JAKLIĆ ,KLAR-IVA d.o.o. za trgovinu i usluge Luja Adamiča 13,Zagreb,VITKOVIĆ PROM društvo s ograničenom odgovornošću za usluge, trgovinu i uvoz-izvoz Bocakova 48,10380 Sveti Ivan Zelina,SAMO TREBA DELATI d.o.o. za trgovinu i usluge Selska 8,10437 Bestovje,ZE - TRA društvo s ograničenom odgovornošću za proizvodnju, marketing i transport Krečaves 91a,10380 Sveti Ivan Zelina,CE-ZA-R Centar za reciklažu d.o.o. Josipa Lončara 15,Zagreb,DANICA ANTOLKOVIĆ ,CENTAR ZA KOMBINIRANI TRANSPORT ZAGREB, d.d. za proizvodnju, prijevoz, otpremništvo i trgovinu Trg senjskih uskoka 7-8,Zagreb,Gordan Hudina Čalogovićeva Ulica 1,10000 Zagreb,CIOS CARGO društvo s ograničenom odgovornošću za iznajmljivanje vozila i opreme Josipa Lončara 15,10000 Zagreb,MAMIĆ PERIĆ REBERSKI RIMAC Odvjetničko društvo, društvo s ograničenom odgovornošću Ivana Lučića 2A,10000 Zagreb,KMAG d.o.o. zastupstvo Gornjostupnička 18/J,10255 Gornji Stupnik,DIART d.o.o. za proizvodnju i usluge Slavonska avenija 52 g,10000 Zagreb,TISKARA REPRINT d.o.o. za tiskarsku djelatnost Kostanjevec 37,10000 Zagreb,Grad Zagreb ,Kvantum gradnja društvo s ograničenom odgovornošću za graditeljstvo Dr. Ivana Novaka 38,40000 Čakovec,TRCZ AUTOMOBILI d.o.o. za trgovinu i usluge Savska Opatovina 42,10000 Zagreb,TRANS ENERGY d.o.o. ,AVID nekretnine d.o.o. za usluge Ulica Joze Kljakovića 2 A,10360 Sesvete,TRANS AUTO d.o.o. za trgovinu i usluge Dubrava 264,10000 Zagreb,SEKUNDARAC-RESNIK d.o.o. za trgovinu i usluge 3. Struge 56,10000 Zagreb,Tomislav Rosić Vugrinka 34,10000 Zagreb,BTV truck logistik društvo s ograničenom odgovornošću za proizvodnju, prijevoz i trgovinu Vučak 30,10000 Zagreb,TOMISLAV ROSIĆ ,ISTOK 2 PROJEKTI d.o.o ,PROMO LOGISTIKA d.o.o. za usluge i turistička agenija Radnička cesta 173,10000 Zagreb,DIZMAR d.o.o. za trgovinu i usluge Majstorska ulica 5,10000 Zagreb,IMPERIJ GRAĐENJE d.o.o. za građenje, trgovinu i usluge Ulica Vladimira Ruždjaka 8,10360 Sesvete,Dubravka Miše Jordanovac 111,10000 Zagreb,BRAVARIJA PTIČAR d.o.o. za usluge Donje Svetice 40,10000 Zagreb,Vjeko Sliško Ulica Ivana Bunića Vučića 7,10000 Zagreb,FENIKS SISTEMI društvo s ograničenom odgovornošću za proizvodnju, trgovinu i usluge Slavonska avenija 72,10000 Zagreb,KERA TERM trgovina d.o.o. za trgovinu Jadranska avenija 9,10000 Zagreb,KorBox d.o.o. za trgovinu i usluge Trgovačka ulica 6,10000 Zagreb,AKDAMAR društvo s ograničenom odgovornošću za trgovinu na veliko i posredovanje u trgovini i popravak električnih aparata II Trnava 9,10000 Zagreb,Primo-turizam d.o.o. za ugostiteljstvo i turizam Slatinska ulica 4,10360 Sesvete,DRUGI KLIK d.o.o. za usluge Slavonska avenija 26/2,10000 Zagreb,KVANTUM društvo s ograničenom odgovornošću za graditeljstvo i trgovinu Slavonska avenija 24C,10000 Zagreb,AQUAMONT d.o.o. za graditeljstvo, trgovinu i usluge Ulica Marija Talana 2,10000 Zagreb,PON - PET d.o.o. za usluge Kuševačka ulica 52C,10000 Zagreb,Mirko Ptičar Ulica Dore Pejačević 5,10000 Zagreb,Rikard Bandula Medveščina 25,10000 Zagreb,MK-MONTLIM, d.o.o. za metaloprerađivačku djelatnost Dobrodolska 27,10360 Sesvete,TERRA FIRMA dioničko društvo za ulaganje u nekretnine Ulica Pere Budmanija 3,10000 Zagreb,BTV truck logistik društvo s ograničenom odgovornošću za proizvodnju, prijevoz i trgovinu Slavonska avenija 62A,10000 Zagreb,Antonija Močić Ulica Josipa Kosora 13,22320 Drniš</izvorni_sadrzaj>
    <derivirana_varijabla naziv="DomainObject.Predmet.StrankaWithAdress_1">FINA ZAGREB KOTURAŠKA 43,10000 Zagreb,TVORNICA TURBINA d.o.o. Stanka Vraza 53,47000 Karlovac,SIGMA S VL. SLAVKO PERIĆ ,POLJO-PROM d.o.o. za usluge Križanići 27,10020 Hrašće Turopoljsko,ODRŽAVANJE I IZGRADNJA POGONA d.o.o. za proizvodnju, trgovinu i usluge Savska opatovina 34,Zagreb,TIHOMIR BRNJANEC ,MIHAEL IVANOVIĆ ,RESINEX CROATIA d.o.o. za trgovinu i usluge Kreše Golika 5,Zagreb,ZVONKO GULIŠ ,STJEPAN MATEJČIĆ ,JAVNA VATROGASNA POSTROJBA ,PIMEX, d.o.o. za proizvodnju poljoprivredne mehanizacije, vanjsku i unutarnju trgovinu Lukavec, Nova cesta 16,10410 Velika Gorica,E E- SERVIS ZA POPRAVAK STROJEVA VL. JAKAC ECIO ,VILSTROJ društvo s ograničenom odgovornošću za usluge i trgovinu Mažinjica 77,52420 Buzet,SOLAR BILIĆ d.o.o. za proizvodnju energije i usluge Kraljevec 16,Zagreb,LUKA PIRŠLJIN ,IVERO društvo s ograničenom odgovornošću za trgovinu i usluge Planinska 13,10360 Sesvete,DVD BIŠKUPCI ,DOBROVOLJNO VATROGASNO DRUŠTVO ČAZMA ,VESNA RUKAVINA ,JOSIP JAKOUBEK ,DARIO VIDOVIĆ ,SIROVINA društvo s ograničenom odgovornošću za ekologiju i gospodarenje otpadom Ulica 29. rujna 2,43000 Bjelovar,FAGUS DRV. OBRT VL. ANTUN KLJAIĆ ,VAR društvo s ograničenom odgovornošću za unutarnju i vanjsku trgovinu i usluge Primišljanska 3,Zagreb,3 K.F. d.o.o. za trgovinu i usluge Ivanićgradska 42,Zagreb,VATROGASNA ZAJEDNICA OPĆINA POPOVAČA ,TRCZ RABLJENA VOZILA d.o.o. za trgovinu i usluge Zagrebačka 118,10360 Sesvete,IVAN KLJAIĆ ,JUNGO, d.o.o.  za trgovinu i usluge, turistička agencija Poljička cesta 22,21315 Jesenice,AUTOP. AUTOD. IVAN PAVLOVIĆ ,VTROGASNA ZAJEDNICA DARUVAR ,BOŽIDAR BARTOL ,FRANJO BOŽIĆ ,INFORMATIČKE TEHNOLOGIJE AUDAX d.o.o. za informatiku i poslovno savjetovanje Petra Krešimira IV br. 5,35000 Slavonski Brod,AUTO-DABO društvo s ograničenom odgovornošću za trgovinu i usluge Kaniža/bb,42240 Kaniža,BRKOVIĆ društvo s ograničenom odgovornošću za preradu otpadnih materijala, trgovinu i usluge Industrijska 3,10431 Sveta Nedelja,PILANA JAKLIĆ ,KLAR-IVA d.o.o. za trgovinu i usluge Luja Adamiča 13,Zagreb,VITKOVIĆ PROM društvo s ograničenom odgovornošću za usluge, trgovinu i uvoz-izvoz Bocakova 48,10380 Sveti Ivan Zelina,SAMO TREBA DELATI d.o.o. za trgovinu i usluge Selska 8,10437 Bestovje,ZE - TRA društvo s ograničenom odgovornošću za proizvodnju, marketing i transport Krečaves 91a,10380 Sveti Ivan Zelina,CE-ZA-R Centar za reciklažu d.o.o. Josipa Lončara 15,Zagreb,DANICA ANTOLKOVIĆ ,CENTAR ZA KOMBINIRANI TRANSPORT ZAGREB, d.d. za proizvodnju, prijevoz, otpremništvo i trgovinu Trg senjskih uskoka 7-8,Zagreb,Gordan Hudina Čalogovićeva Ulica 1,10000 Zagreb,CIOS CARGO društvo s ograničenom odgovornošću za iznajmljivanje vozila i opreme Josipa Lončara 15,10000 Zagreb,MAMIĆ PERIĆ REBERSKI RIMAC Odvjetničko društvo, društvo s ograničenom odgovornošću Ivana Lučića 2A,10000 Zagreb,KMAG d.o.o. zastupstvo Gornjostupnička 18/J,10255 Gornji Stupnik,DIART d.o.o. za proizvodnju i usluge Slavonska avenija 52 g,10000 Zagreb,TISKARA REPRINT d.o.o. za tiskarsku djelatnost Kostanjevec 37,10000 Zagreb,Grad Zagreb ,Kvantum gradnja društvo s ograničenom odgovornošću za graditeljstvo Dr. Ivana Novaka 38,40000 Čakovec,TRCZ AUTOMOBILI d.o.o. za trgovinu i usluge Savska Opatovina 42,10000 Zagreb,TRANS ENERGY d.o.o. ,AVID nekretnine d.o.o. za usluge Ulica Joze Kljakovića 2 A,10360 Sesvete,TRANS AUTO d.o.o. za trgovinu i usluge Dubrava 264,10000 Zagreb,SEKUNDARAC-RESNIK d.o.o. za trgovinu i usluge 3. Struge 56,10000 Zagreb,Tomislav Rosić Vugrinka 34,10000 Zagreb,BTV truck logistik društvo s ograničenom odgovornošću za proizvodnju, prijevoz i trgovinu Vučak 30,10000 Zagreb,TOMISLAV ROSIĆ ,ISTOK 2 PROJEKTI d.o.o ,PROMO LOGISTIKA d.o.o. za usluge i turistička agenija Radnička cesta 173,10000 Zagreb,DIZMAR d.o.o. za trgovinu i usluge Majstorska ulica 5,10000 Zagreb,IMPERIJ GRAĐENJE d.o.o. za građenje, trgovinu i usluge Ulica Vladimira Ruždjaka 8,10360 Sesvete,Dubravka Miše Jordanovac 111,10000 Zagreb,BRAVARIJA PTIČAR d.o.o. za usluge Donje Svetice 40,10000 Zagreb,Vjeko Sliško Ulica Ivana Bunića Vučića 7,10000 Zagreb,FENIKS SISTEMI društvo s ograničenom odgovornošću za proizvodnju, trgovinu i usluge Slavonska avenija 72,10000 Zagreb,KERA TERM trgovina d.o.o. za trgovinu Jadranska avenija 9,10000 Zagreb,KorBox d.o.o. za trgovinu i usluge Trgovačka ulica 6,10000 Zagreb,AKDAMAR društvo s ograničenom odgovornošću za trgovinu na veliko i posredovanje u trgovini i popravak električnih aparata II Trnava 9,10000 Zagreb,Primo-turizam d.o.o. za ugostiteljstvo i turizam Slatinska ulica 4,10360 Sesvete,DRUGI KLIK d.o.o. za usluge Slavonska avenija 26/2,10000 Zagreb,KVANTUM društvo s ograničenom odgovornošću za graditeljstvo i trgovinu Slavonska avenija 24C,10000 Zagreb,AQUAMONT d.o.o. za graditeljstvo, trgovinu i usluge Ulica Marija Talana 2,10000 Zagreb,PON - PET d.o.o. za usluge Kuševačka ulica 52C,10000 Zagreb,Mirko Ptičar Ulica Dore Pejačević 5,10000 Zagreb,Rikard Bandula Medveščina 25,10000 Zagreb,MK-MONTLIM, d.o.o. za metaloprerađivačku djelatnost Dobrodolska 27,10360 Sesvete,TERRA FIRMA dioničko društvo za ulaganje u nekretnine Ulica Pere Budmanija 3,10000 Zagreb,BTV truck logistik društvo s ograničenom odgovornošću za proizvodnju, prijevoz i trgovinu Slavonska avenija 62A,10000 Zagreb,Antonija Močić Ulica Josipa Kosora 13,22320 Drniš</derivirana_varijabla>
  </DomainObject.Predmet.StrankaWithAdress>
  <DomainObject.Predmet.StrankaWithAdressOIB>
    <izvorni_sadrzaj>FINA ZAGREB, OIB 85821130368, KOTURAŠKA 43,10000 Zagreb,TVORNICA TURBINA d.o.o., OIB 32258484464, Stanka Vraza 53,47000 Karlovac,SIGMA S VL. SLAVKO PERIĆ, OIB 40207522223,POLJO-PROM d.o.o. za usluge, OIB 26189340470, Križanići 27,10020 Hrašće Turopoljsko,ODRŽAVANJE I IZGRADNJA POGONA d.o.o. za proizvodnju, trgovinu i usluge, OIB 37154625188, Savska opatovina 34,Zagreb,TIHOMIR BRNJANEC,MIHAEL IVANOVIĆ,RESINEX CROATIA d.o.o. za trgovinu i usluge, OIB 79438419256, Kreše Golika 5,Zagreb,ZVONKO GULIŠ,STJEPAN MATEJČIĆ,JAVNA VATROGASNA POSTROJBA,PIMEX, d.o.o. za proizvodnju poljoprivredne mehanizacije, vanjsku i unutarnju trgovinu, OIB 03517896862, Lukavec, Nova cesta 16,10410 Velika Gorica,E E- SERVIS ZA POPRAVAK STROJEVA VL. JAKAC ECIO, OIB 91901325663,VILSTROJ društvo s ograničenom odgovornošću za usluge i trgovinu, OIB 14411754953, Mažinjica 77,52420 Buzet,SOLAR BILIĆ d.o.o. za proizvodnju energije i usluge, OIB 22052348114, Kraljevec 16,Zagreb,LUKA PIRŠLJIN,IVERO društvo s ograničenom odgovornošću za trgovinu i usluge, OIB 89206455960, Planinska 13,10360 Sesvete,DVD BIŠKUPCI, OIB 75933519360,DOBROVOLJNO VATROGASNO DRUŠTVO ČAZMA, OIB 30314115980,VESNA RUKAVINA,JOSIP JAKOUBEK,DARIO VIDOVIĆ,SIROVINA društvo s ograničenom odgovornošću za ekologiju i gospodarenje otpadom, OIB 30322785480, Ulica 29. rujna 2,43000 Bjelovar,FAGUS DRV. OBRT VL. ANTUN KLJAIĆ, OIB 01290178100,VAR društvo s ograničenom odgovornošću za unutarnju i vanjsku trgovinu i usluge, OIB 66402309304, Primišljanska 3,Zagreb,3 K.F. d.o.o. za trgovinu i usluge, OIB 49939600448, Ivanićgradska 42,Zagreb,VATROGASNA ZAJEDNICA OPĆINA POPOVAČA,TRCZ RABLJENA VOZILA d.o.o. za trgovinu i usluge, OIB 39500334369, Zagrebačka 118,10360 Sesvete,IVAN KLJAIĆ,JUNGO, d.o.o.  za trgovinu i usluge, turistička agencija, OIB 66632728885, Poljička cesta 22,21315 Jesenice,AUTOP. AUTOD. IVAN PAVLOVIĆ, OIB 96963825773,VTROGASNA ZAJEDNICA DARUVAR,BOŽIDAR BARTOL, OIB 77422815118,FRANJO BOŽIĆ,INFORMATIČKE TEHNOLOGIJE AUDAX d.o.o. za informatiku i poslovno savjetovanje, OIB 28434783841, Petra Krešimira IV br. 5,35000 Slavonski Brod,AUTO-DABO društvo s ograničenom odgovornošću za trgovinu i usluge, OIB 81363721800, Kaniža/bb,42240 Kaniža,BRKOVIĆ društvo s ograničenom odgovornošću za preradu otpadnih materijala, trgovinu i usluge, OIB 69326119226, Industrijska 3,10431 Sveta Nedelja,PILANA JAKLIĆ, OIB 74345196762,KLAR-IVA d.o.o. za trgovinu i usluge, OIB 03963335960, Luja Adamiča 13,Zagreb,VITKOVIĆ PROM društvo s ograničenom odgovornošću za usluge, trgovinu i uvoz-izvoz, OIB 50705099618, Bocakova 48,10380 Sveti Ivan Zelina,SAMO TREBA DELATI d.o.o. za trgovinu i usluge, OIB 91854435907, Selska 8,10437 Bestovje,ZE - TRA društvo s ograničenom odgovornošću za proizvodnju, marketing i transport, OIB 84412170391, Krečaves 91a,10380 Sveti Ivan Zelina,CE-ZA-R Centar za reciklažu d.o.o., OIB 03860945174, Josipa Lončara 15,Zagreb,DANICA ANTOLKOVIĆ,CENTAR ZA KOMBINIRANI TRANSPORT ZAGREB, d.d. za proizvodnju, prijevoz, otpremništvo i trgovinu, OIB 49800593791, Trg senjskih uskoka 7-8,Zagreb,Gordan Hudina, OIB 55156531315, Čalogovićeva Ulica 1,10000 Zagreb,CIOS CARGO društvo s ograničenom odgovornošću za iznajmljivanje vozila i opreme, OIB 15284306775, Josipa Lončara 15,10000 Zagreb,MAMIĆ PERIĆ REBERSKI RIMAC Odvjetničko društvo, društvo s ograničenom odgovornošću, OIB 32802230502, Ivana Lučića 2A,10000 Zagreb,KMAG d.o.o. zastupstvo, OIB 50122329920, Gornjostupnička 18/J,10255 Gornji Stupnik,DIART d.o.o. za proizvodnju i usluge, OIB 06185898392, Slavonska avenija 52 g,10000 Zagreb,TISKARA REPRINT d.o.o. za tiskarsku djelatnost, OIB 91226922948, Kostanjevec 37,10000 Zagreb,Grad Zagreb,Kvantum gradnja društvo s ograničenom odgovornošću za graditeljstvo, OIB 62748007682, Dr. Ivana Novaka 38,40000 Čakovec,TRCZ AUTOMOBILI d.o.o. za trgovinu i usluge, OIB 49622102670, Savska Opatovina 42,10000 Zagreb,TRANS ENERGY d.o.o.,AVID nekretnine d.o.o. za usluge, OIB 19679091856, Ulica Joze Kljakovića 2 A,10360 Sesvete,TRANS AUTO d.o.o. za trgovinu i usluge, OIB 31307182561, Dubrava 264,10000 Zagreb,SEKUNDARAC-RESNIK d.o.o. za trgovinu i usluge, OIB 56006189918, 3. Struge 56,10000 Zagreb,Tomislav Rosić, OIB 50124849450, Vugrinka 34,10000 Zagreb,BTV truck logistik društvo s ograničenom odgovornošću za proizvodnju, prijevoz i trgovinu, OIB 07831041189, Vučak 30,10000 Zagreb,TOMISLAV ROSIĆ,ISTOK 2 PROJEKTI d.o.o,PROMO LOGISTIKA d.o.o. za usluge i turistička agenija, OIB 11815688677, Radnička cesta 173,10000 Zagreb,DIZMAR d.o.o. za trgovinu i usluge, OIB 42645058618, Majstorska ulica 5,10000 Zagreb,IMPERIJ GRAĐENJE d.o.o. za građenje, trgovinu i usluge, OIB 55690697018, Ulica Vladimira Ruždjaka 8,10360 Sesvete,Dubravka Miše, OIB 39653067388, Jordanovac 111,10000 Zagreb,BRAVARIJA PTIČAR d.o.o. za usluge, OIB 91553749716, Donje Svetice 40,10000 Zagreb,Vjeko Sliško, OIB 39671682403, Ulica Ivana Bunića Vučića 7,10000 Zagreb,FENIKS SISTEMI društvo s ograničenom odgovornošću za proizvodnju, trgovinu i usluge, OIB 72843945942, Slavonska avenija 72,10000 Zagreb,KERA TERM trgovina d.o.o. za trgovinu, OIB 42570728116, Jadranska avenija 9,10000 Zagreb,KorBox d.o.o. za trgovinu i usluge, OIB 54253942164, Trgovačka ulica 6,10000 Zagreb,AKDAMAR društvo s ograničenom odgovornošću za trgovinu na veliko i posredovanje u trgovini i popravak električnih aparata, OIB 52618031570, II Trnava 9,10000 Zagreb,Primo-turizam d.o.o. za ugostiteljstvo i turizam, OIB 69922577580, Slatinska ulica 4,10360 Sesvete,DRUGI KLIK d.o.o. za usluge, OIB 11447128473, Slavonska avenija 26/2,10000 Zagreb,KVANTUM društvo s ograničenom odgovornošću za graditeljstvo i trgovinu, OIB 25978174316, Slavonska avenija 24C,10000 Zagreb,AQUAMONT d.o.o. za graditeljstvo, trgovinu i usluge, OIB 85058985197, Ulica Marija Talana 2,10000 Zagreb,PON - PET d.o.o. za usluge, OIB 40168263011, Kuševačka ulica 52C,10000 Zagreb,Mirko Ptičar, OIB 28268459889, Ulica Dore Pejačević 5,10000 Zagreb,Rikard Bandula, OIB 39457878002, Medveščina 25,10000 Zagreb,MK-MONTLIM, d.o.o. za metaloprerađivačku djelatnost, OIB 67292588037, Dobrodolska 27,10360 Sesvete,TERRA FIRMA dioničko društvo za ulaganje u nekretnine, OIB 22198253360, Ulica Pere Budmanija 3,10000 Zagreb,BTV truck logistik društvo s ograničenom odgovornošću za proizvodnju, prijevoz i trgovinu, OIB 07831041189, Slavonska avenija 62A,10000 Zagreb,Antonija Močić, OIB 28657490092, Ulica Josipa Kosora 13,22320 Drniš</izvorni_sadrzaj>
    <derivirana_varijabla naziv="DomainObject.Predmet.StrankaWithAdressOIB_1">FINA ZAGREB, OIB 85821130368, KOTURAŠKA 43,10000 Zagreb,TVORNICA TURBINA d.o.o., OIB 32258484464, Stanka Vraza 53,47000 Karlovac,SIGMA S VL. SLAVKO PERIĆ, OIB 40207522223,POLJO-PROM d.o.o. za usluge, OIB 26189340470, Križanići 27,10020 Hrašće Turopoljsko,ODRŽAVANJE I IZGRADNJA POGONA d.o.o. za proizvodnju, trgovinu i usluge, OIB 37154625188, Savska opatovina 34,Zagreb,TIHOMIR BRNJANEC,MIHAEL IVANOVIĆ,RESINEX CROATIA d.o.o. za trgovinu i usluge, OIB 79438419256, Kreše Golika 5,Zagreb,ZVONKO GULIŠ,STJEPAN MATEJČIĆ,JAVNA VATROGASNA POSTROJBA,PIMEX, d.o.o. za proizvodnju poljoprivredne mehanizacije, vanjsku i unutarnju trgovinu, OIB 03517896862, Lukavec, Nova cesta 16,10410 Velika Gorica,E E- SERVIS ZA POPRAVAK STROJEVA VL. JAKAC ECIO, OIB 91901325663,VILSTROJ društvo s ograničenom odgovornošću za usluge i trgovinu, OIB 14411754953, Mažinjica 77,52420 Buzet,SOLAR BILIĆ d.o.o. za proizvodnju energije i usluge, OIB 22052348114, Kraljevec 16,Zagreb,LUKA PIRŠLJIN,IVERO društvo s ograničenom odgovornošću za trgovinu i usluge, OIB 89206455960, Planinska 13,10360 Sesvete,DVD BIŠKUPCI, OIB 75933519360,DOBROVOLJNO VATROGASNO DRUŠTVO ČAZMA, OIB 30314115980,VESNA RUKAVINA,JOSIP JAKOUBEK,DARIO VIDOVIĆ,SIROVINA društvo s ograničenom odgovornošću za ekologiju i gospodarenje otpadom, OIB 30322785480, Ulica 29. rujna 2,43000 Bjelovar,FAGUS DRV. OBRT VL. ANTUN KLJAIĆ, OIB 01290178100,VAR društvo s ograničenom odgovornošću za unutarnju i vanjsku trgovinu i usluge, OIB 66402309304, Primišljanska 3,Zagreb,3 K.F. d.o.o. za trgovinu i usluge, OIB 49939600448, Ivanićgradska 42,Zagreb,VATROGASNA ZAJEDNICA OPĆINA POPOVAČA,TRCZ RABLJENA VOZILA d.o.o. za trgovinu i usluge, OIB 39500334369, Zagrebačka 118,10360 Sesvete,IVAN KLJAIĆ,JUNGO, d.o.o.  za trgovinu i usluge, turistička agencija, OIB 66632728885, Poljička cesta 22,21315 Jesenice,AUTOP. AUTOD. IVAN PAVLOVIĆ, OIB 96963825773,VTROGASNA ZAJEDNICA DARUVAR,BOŽIDAR BARTOL, OIB 77422815118,FRANJO BOŽIĆ,INFORMATIČKE TEHNOLOGIJE AUDAX d.o.o. za informatiku i poslovno savjetovanje, OIB 28434783841, Petra Krešimira IV br. 5,35000 Slavonski Brod,AUTO-DABO društvo s ograničenom odgovornošću za trgovinu i usluge, OIB 81363721800, Kaniža/bb,42240 Kaniža,BRKOVIĆ društvo s ograničenom odgovornošću za preradu otpadnih materijala, trgovinu i usluge, OIB 69326119226, Industrijska 3,10431 Sveta Nedelja,PILANA JAKLIĆ, OIB 74345196762,KLAR-IVA d.o.o. za trgovinu i usluge, OIB 03963335960, Luja Adamiča 13,Zagreb,VITKOVIĆ PROM društvo s ograničenom odgovornošću za usluge, trgovinu i uvoz-izvoz, OIB 50705099618, Bocakova 48,10380 Sveti Ivan Zelina,SAMO TREBA DELATI d.o.o. za trgovinu i usluge, OIB 91854435907, Selska 8,10437 Bestovje,ZE - TRA društvo s ograničenom odgovornošću za proizvodnju, marketing i transport, OIB 84412170391, Krečaves 91a,10380 Sveti Ivan Zelina,CE-ZA-R Centar za reciklažu d.o.o., OIB 03860945174, Josipa Lončara 15,Zagreb,DANICA ANTOLKOVIĆ,CENTAR ZA KOMBINIRANI TRANSPORT ZAGREB, d.d. za proizvodnju, prijevoz, otpremništvo i trgovinu, OIB 49800593791, Trg senjskih uskoka 7-8,Zagreb,Gordan Hudina, OIB 55156531315, Čalogovićeva Ulica 1,10000 Zagreb,CIOS CARGO društvo s ograničenom odgovornošću za iznajmljivanje vozila i opreme, OIB 15284306775, Josipa Lončara 15,10000 Zagreb,MAMIĆ PERIĆ REBERSKI RIMAC Odvjetničko društvo, društvo s ograničenom odgovornošću, OIB 32802230502, Ivana Lučića 2A,10000 Zagreb,KMAG d.o.o. zastupstvo, OIB 50122329920, Gornjostupnička 18/J,10255 Gornji Stupnik,DIART d.o.o. za proizvodnju i usluge, OIB 06185898392, Slavonska avenija 52 g,10000 Zagreb,TISKARA REPRINT d.o.o. za tiskarsku djelatnost, OIB 91226922948, Kostanjevec 37,10000 Zagreb,Grad Zagreb,Kvantum gradnja društvo s ograničenom odgovornošću za graditeljstvo, OIB 62748007682, Dr. Ivana Novaka 38,40000 Čakovec,TRCZ AUTOMOBILI d.o.o. za trgovinu i usluge, OIB 49622102670, Savska Opatovina 42,10000 Zagreb,TRANS ENERGY d.o.o.,AVID nekretnine d.o.o. za usluge, OIB 19679091856, Ulica Joze Kljakovića 2 A,10360 Sesvete,TRANS AUTO d.o.o. za trgovinu i usluge, OIB 31307182561, Dubrava 264,10000 Zagreb,SEKUNDARAC-RESNIK d.o.o. za trgovinu i usluge, OIB 56006189918, 3. Struge 56,10000 Zagreb,Tomislav Rosić, OIB 50124849450, Vugrinka 34,10000 Zagreb,BTV truck logistik društvo s ograničenom odgovornošću za proizvodnju, prijevoz i trgovinu, OIB 07831041189, Vučak 30,10000 Zagreb,TOMISLAV ROSIĆ,ISTOK 2 PROJEKTI d.o.o,PROMO LOGISTIKA d.o.o. za usluge i turistička agenija, OIB 11815688677, Radnička cesta 173,10000 Zagreb,DIZMAR d.o.o. za trgovinu i usluge, OIB 42645058618, Majstorska ulica 5,10000 Zagreb,IMPERIJ GRAĐENJE d.o.o. za građenje, trgovinu i usluge, OIB 55690697018, Ulica Vladimira Ruždjaka 8,10360 Sesvete,Dubravka Miše, OIB 39653067388, Jordanovac 111,10000 Zagreb,BRAVARIJA PTIČAR d.o.o. za usluge, OIB 91553749716, Donje Svetice 40,10000 Zagreb,Vjeko Sliško, OIB 39671682403, Ulica Ivana Bunića Vučića 7,10000 Zagreb,FENIKS SISTEMI društvo s ograničenom odgovornošću za proizvodnju, trgovinu i usluge, OIB 72843945942, Slavonska avenija 72,10000 Zagreb,KERA TERM trgovina d.o.o. za trgovinu, OIB 42570728116, Jadranska avenija 9,10000 Zagreb,KorBox d.o.o. za trgovinu i usluge, OIB 54253942164, Trgovačka ulica 6,10000 Zagreb,AKDAMAR društvo s ograničenom odgovornošću za trgovinu na veliko i posredovanje u trgovini i popravak električnih aparata, OIB 52618031570, II Trnava 9,10000 Zagreb,Primo-turizam d.o.o. za ugostiteljstvo i turizam, OIB 69922577580, Slatinska ulica 4,10360 Sesvete,DRUGI KLIK d.o.o. za usluge, OIB 11447128473, Slavonska avenija 26/2,10000 Zagreb,KVANTUM društvo s ograničenom odgovornošću za graditeljstvo i trgovinu, OIB 25978174316, Slavonska avenija 24C,10000 Zagreb,AQUAMONT d.o.o. za graditeljstvo, trgovinu i usluge, OIB 85058985197, Ulica Marija Talana 2,10000 Zagreb,PON - PET d.o.o. za usluge, OIB 40168263011, Kuševačka ulica 52C,10000 Zagreb,Mirko Ptičar, OIB 28268459889, Ulica Dore Pejačević 5,10000 Zagreb,Rikard Bandula, OIB 39457878002, Medveščina 25,10000 Zagreb,MK-MONTLIM, d.o.o. za metaloprerađivačku djelatnost, OIB 67292588037, Dobrodolska 27,10360 Sesvete,TERRA FIRMA dioničko društvo za ulaganje u nekretnine, OIB 22198253360, Ulica Pere Budmanija 3,10000 Zagreb,BTV truck logistik društvo s ograničenom odgovornošću za proizvodnju, prijevoz i trgovinu, OIB 07831041189, Slavonska avenija 62A,10000 Zagreb,Antonija Močić, OIB 28657490092, Ulica Josipa Kosora 13,22320 Drniš</derivirana_varijabla>
  </DomainObject.Predmet.StrankaWithAdressOIB>
  <DomainObject.Predmet.StrankaNazivFormated>
    <izvorni_sadrzaj>FINA ZAGREB,TVORNICA TURBINA d.o.o.,SIGMA S VL. SLAVKO PERIĆ,POLJO-PROM d.o.o. za usluge,ODRŽAVANJE I IZGRADNJA POGONA d.o.o. za proizvodnju, trgovinu i usluge,TIHOMIR BRNJANEC,MIHAEL IVANOVIĆ,RESINEX CROATIA d.o.o. za trgovinu i usluge,ZVONKO GULIŠ,STJEPAN MATEJČIĆ,JAVNA VATROGASNA POSTROJBA,PIMEX, d.o.o. za proizvodnju poljoprivredne mehanizacije, vanjsku i unutarnju trgovinu,E E- SERVIS ZA POPRAVAK STROJEVA VL. JAKAC ECIO,VILSTROJ društvo s ograničenom odgovornošću za usluge i trgovinu,SOLAR BILIĆ d.o.o. za proizvodnju energije i usluge,LUKA PIRŠLJIN,IVERO društvo s ograničenom odgovornošću za trgovinu i usluge,DVD BIŠKUPCI,DOBROVOLJNO VATROGASNO DRUŠTVO ČAZMA,VESNA RUKAVINA,JOSIP JAKOUBEK,DARIO VIDOVIĆ,SIROVINA društvo s ograničenom odgovornošću za ekologiju i gospodarenje otpadom,FAGUS DRV. OBRT VL. ANTUN KLJAIĆ,VAR društvo s ograničenom odgovornošću za unutarnju i vanjsku trgovinu i usluge,3 K.F. d.o.o. za trgovinu i usluge,VATROGASNA ZAJEDNICA OPĆINA POPOVAČA,TRCZ RABLJENA VOZILA d.o.o. za trgovinu i usluge,IVAN KLJAIĆ,JUNGO, d.o.o.  za trgovinu i usluge, turistička agencija,AUTOP. AUTOD. IVAN PAVLOVIĆ,VTROGASNA ZAJEDNICA DARUVAR,BOŽIDAR BARTOL,FRANJO BOŽIĆ,INFORMATIČKE TEHNOLOGIJE AUDAX d.o.o. za informatiku i poslovno savjetovanje,AUTO-DABO društvo s ograničenom odgovornošću za trgovinu i usluge,BRKOVIĆ društvo s ograničenom odgovornošću za preradu otpadnih materijala, trgovinu i usluge,PILANA JAKLIĆ,KLAR-IVA d.o.o. za trgovinu i usluge,VITKOVIĆ PROM društvo s ograničenom odgovornošću za usluge, trgovinu i uvoz-izvoz,SAMO TREBA DELATI d.o.o. za trgovinu i usluge,ZE - TRA društvo s ograničenom odgovornošću za proizvodnju, marketing i transport,CE-ZA-R Centar za reciklažu d.o.o.,DANICA ANTOLKOVIĆ,CENTAR ZA KOMBINIRANI TRANSPORT ZAGREB, d.d. za proizvodnju, prijevoz, otpremništvo i trgovinu,Gordan Hudina,CIOS CARGO društvo s ograničenom odgovornošću za iznajmljivanje vozila i opreme,MAMIĆ PERIĆ REBERSKI RIMAC Odvjetničko društvo, društvo s ograničenom odgovornošću,KMAG d.o.o. zastupstvo,DIART d.o.o. za proizvodnju i usluge,TISKARA REPRINT d.o.o. za tiskarsku djelatnost,Grad Zagreb,Kvantum gradnja društvo s ograničenom odgovornošću za graditeljstvo,TRCZ AUTOMOBILI d.o.o. za trgovinu i usluge,TRANS ENERGY d.o.o.,AVID nekretnine d.o.o. za usluge,TRANS AUTO d.o.o. za trgovinu i usluge,SEKUNDARAC-RESNIK d.o.o. za trgovinu i usluge,Tomislav Rosić,BTV truck logistik društvo s ograničenom odgovornošću za proizvodnju, prijevoz i trgovinu,TOMISLAV ROSIĆ,ISTOK 2 PROJEKTI d.o.o,PROMO LOGISTIKA d.o.o. za usluge i turistička agenija,DIZMAR d.o.o. za trgovinu i usluge,IMPERIJ GRAĐENJE d.o.o. za građenje, trgovinu i usluge,Dubravka Miše,BRAVARIJA PTIČAR d.o.o. za usluge,Vjeko Sliško,FENIKS SISTEMI društvo s ograničenom odgovornošću za proizvodnju, trgovinu i usluge,KERA TERM trgovina d.o.o. za trgovinu,KorBox d.o.o. za trgovinu i usluge,AKDAMAR društvo s ograničenom odgovornošću za trgovinu na veliko i posredovanje u trgovini i popravak električnih aparata,Primo-turizam d.o.o. za ugostiteljstvo i turizam,DRUGI KLIK d.o.o. za usluge,KVANTUM društvo s ograničenom odgovornošću za graditeljstvo i trgovinu,AQUAMONT d.o.o. za graditeljstvo, trgovinu i usluge,PON - PET d.o.o. za usluge,Mirko Ptičar,Rikard Bandula,MK-MONTLIM, d.o.o. za metaloprerađivačku djelatnost,TERRA FIRMA dioničko društvo za ulaganje u nekretnine,BTV truck logistik društvo s ograničenom odgovornošću za proizvodnju, prijevoz i trgovinu,Antonija Močić</izvorni_sadrzaj>
    <derivirana_varijabla naziv="DomainObject.Predmet.StrankaNazivFormated_1">FINA ZAGREB,TVORNICA TURBINA d.o.o.,SIGMA S VL. SLAVKO PERIĆ,POLJO-PROM d.o.o. za usluge,ODRŽAVANJE I IZGRADNJA POGONA d.o.o. za proizvodnju, trgovinu i usluge,TIHOMIR BRNJANEC,MIHAEL IVANOVIĆ,RESINEX CROATIA d.o.o. za trgovinu i usluge,ZVONKO GULIŠ,STJEPAN MATEJČIĆ,JAVNA VATROGASNA POSTROJBA,PIMEX, d.o.o. za proizvodnju poljoprivredne mehanizacije, vanjsku i unutarnju trgovinu,E E- SERVIS ZA POPRAVAK STROJEVA VL. JAKAC ECIO,VILSTROJ društvo s ograničenom odgovornošću za usluge i trgovinu,SOLAR BILIĆ d.o.o. za proizvodnju energije i usluge,LUKA PIRŠLJIN,IVERO društvo s ograničenom odgovornošću za trgovinu i usluge,DVD BIŠKUPCI,DOBROVOLJNO VATROGASNO DRUŠTVO ČAZMA,VESNA RUKAVINA,JOSIP JAKOUBEK,DARIO VIDOVIĆ,SIROVINA društvo s ograničenom odgovornošću za ekologiju i gospodarenje otpadom,FAGUS DRV. OBRT VL. ANTUN KLJAIĆ,VAR društvo s ograničenom odgovornošću za unutarnju i vanjsku trgovinu i usluge,3 K.F. d.o.o. za trgovinu i usluge,VATROGASNA ZAJEDNICA OPĆINA POPOVAČA,TRCZ RABLJENA VOZILA d.o.o. za trgovinu i usluge,IVAN KLJAIĆ,JUNGO, d.o.o.  za trgovinu i usluge, turistička agencija,AUTOP. AUTOD. IVAN PAVLOVIĆ,VTROGASNA ZAJEDNICA DARUVAR,BOŽIDAR BARTOL,FRANJO BOŽIĆ,INFORMATIČKE TEHNOLOGIJE AUDAX d.o.o. za informatiku i poslovno savjetovanje,AUTO-DABO društvo s ograničenom odgovornošću za trgovinu i usluge,BRKOVIĆ društvo s ograničenom odgovornošću za preradu otpadnih materijala, trgovinu i usluge,PILANA JAKLIĆ,KLAR-IVA d.o.o. za trgovinu i usluge,VITKOVIĆ PROM društvo s ograničenom odgovornošću za usluge, trgovinu i uvoz-izvoz,SAMO TREBA DELATI d.o.o. za trgovinu i usluge,ZE - TRA društvo s ograničenom odgovornošću za proizvodnju, marketing i transport,CE-ZA-R Centar za reciklažu d.o.o.,DANICA ANTOLKOVIĆ,CENTAR ZA KOMBINIRANI TRANSPORT ZAGREB, d.d. za proizvodnju, prijevoz, otpremništvo i trgovinu,Gordan Hudina,CIOS CARGO društvo s ograničenom odgovornošću za iznajmljivanje vozila i opreme,MAMIĆ PERIĆ REBERSKI RIMAC Odvjetničko društvo, društvo s ograničenom odgovornošću,KMAG d.o.o. zastupstvo,DIART d.o.o. za proizvodnju i usluge,TISKARA REPRINT d.o.o. za tiskarsku djelatnost,Grad Zagreb,Kvantum gradnja društvo s ograničenom odgovornošću za graditeljstvo,TRCZ AUTOMOBILI d.o.o. za trgovinu i usluge,TRANS ENERGY d.o.o.,AVID nekretnine d.o.o. za usluge,TRANS AUTO d.o.o. za trgovinu i usluge,SEKUNDARAC-RESNIK d.o.o. za trgovinu i usluge,Tomislav Rosić,BTV truck logistik društvo s ograničenom odgovornošću za proizvodnju, prijevoz i trgovinu,TOMISLAV ROSIĆ,ISTOK 2 PROJEKTI d.o.o,PROMO LOGISTIKA d.o.o. za usluge i turistička agenija,DIZMAR d.o.o. za trgovinu i usluge,IMPERIJ GRAĐENJE d.o.o. za građenje, trgovinu i usluge,Dubravka Miše,BRAVARIJA PTIČAR d.o.o. za usluge,Vjeko Sliško,FENIKS SISTEMI društvo s ograničenom odgovornošću za proizvodnju, trgovinu i usluge,KERA TERM trgovina d.o.o. za trgovinu,KorBox d.o.o. za trgovinu i usluge,AKDAMAR društvo s ograničenom odgovornošću za trgovinu na veliko i posredovanje u trgovini i popravak električnih aparata,Primo-turizam d.o.o. za ugostiteljstvo i turizam,DRUGI KLIK d.o.o. za usluge,KVANTUM društvo s ograničenom odgovornošću za graditeljstvo i trgovinu,AQUAMONT d.o.o. za graditeljstvo, trgovinu i usluge,PON - PET d.o.o. za usluge,Mirko Ptičar,Rikard Bandula,MK-MONTLIM, d.o.o. za metaloprerađivačku djelatnost,TERRA FIRMA dioničko društvo za ulaganje u nekretnine,BTV truck logistik društvo s ograničenom odgovornošću za proizvodnju, prijevoz i trgovinu,Antonija Močić</derivirana_varijabla>
  </DomainObject.Predmet.StrankaNazivFormated>
  <DomainObject.Predmet.StrankaNazivFormatedOIB>
    <izvorni_sadrzaj>FINA ZAGREB, OIB 85821130368,TVORNICA TURBINA d.o.o., OIB 32258484464,SIGMA S VL. SLAVKO PERIĆ, OIB 40207522223,POLJO-PROM d.o.o. za usluge, OIB 26189340470,ODRŽAVANJE I IZGRADNJA POGONA d.o.o. za proizvodnju, trgovinu i usluge, OIB 37154625188,TIHOMIR BRNJANEC,MIHAEL IVANOVIĆ,RESINEX CROATIA d.o.o. za trgovinu i usluge, OIB 79438419256,ZVONKO GULIŠ,STJEPAN MATEJČIĆ,JAVNA VATROGASNA POSTROJBA,PIMEX, d.o.o. za proizvodnju poljoprivredne mehanizacije, vanjsku i unutarnju trgovinu, OIB 03517896862,E E- SERVIS ZA POPRAVAK STROJEVA VL. JAKAC ECIO, OIB 91901325663,VILSTROJ društvo s ograničenom odgovornošću za usluge i trgovinu, OIB 14411754953,SOLAR BILIĆ d.o.o. za proizvodnju energije i usluge, OIB 22052348114,LUKA PIRŠLJIN,IVERO društvo s ograničenom odgovornošću za trgovinu i usluge, OIB 89206455960,DVD BIŠKUPCI, OIB 75933519360,DOBROVOLJNO VATROGASNO DRUŠTVO ČAZMA, OIB 30314115980,VESNA RUKAVINA,JOSIP JAKOUBEK,DARIO VIDOVIĆ,SIROVINA društvo s ograničenom odgovornošću za ekologiju i gospodarenje otpadom, OIB 30322785480,FAGUS DRV. OBRT VL. ANTUN KLJAIĆ, OIB 01290178100,VAR društvo s ograničenom odgovornošću za unutarnju i vanjsku trgovinu i usluge, OIB 66402309304,3 K.F. d.o.o. za trgovinu i usluge, OIB 49939600448,VATROGASNA ZAJEDNICA OPĆINA POPOVAČA,TRCZ RABLJENA VOZILA d.o.o. za trgovinu i usluge, OIB 39500334369,IVAN KLJAIĆ,JUNGO, d.o.o.  za trgovinu i usluge, turistička agencija, OIB 66632728885,AUTOP. AUTOD. IVAN PAVLOVIĆ, OIB 96963825773,VTROGASNA ZAJEDNICA DARUVAR,BOŽIDAR BARTOL, OIB 77422815118,FRANJO BOŽIĆ,INFORMATIČKE TEHNOLOGIJE AUDAX d.o.o. za informatiku i poslovno savjetovanje, OIB 28434783841,AUTO-DABO društvo s ograničenom odgovornošću za trgovinu i usluge, OIB 81363721800,BRKOVIĆ društvo s ograničenom odgovornošću za preradu otpadnih materijala, trgovinu i usluge, OIB 69326119226,PILANA JAKLIĆ, OIB 74345196762,KLAR-IVA d.o.o. za trgovinu i usluge, OIB 03963335960,VITKOVIĆ PROM društvo s ograničenom odgovornošću za usluge, trgovinu i uvoz-izvoz, OIB 50705099618,SAMO TREBA DELATI d.o.o. za trgovinu i usluge, OIB 91854435907,ZE - TRA društvo s ograničenom odgovornošću za proizvodnju, marketing i transport, OIB 84412170391,CE-ZA-R Centar za reciklažu d.o.o., OIB 03860945174,DANICA ANTOLKOVIĆ,CENTAR ZA KOMBINIRANI TRANSPORT ZAGREB, d.d. za proizvodnju, prijevoz, otpremništvo i trgovinu, OIB 49800593791,Gordan Hudina, OIB 55156531315,CIOS CARGO društvo s ograničenom odgovornošću za iznajmljivanje vozila i opreme, OIB 15284306775,MAMIĆ PERIĆ REBERSKI RIMAC Odvjetničko društvo, društvo s ograničenom odgovornošću, OIB 32802230502,KMAG d.o.o. zastupstvo, OIB 50122329920,DIART d.o.o. za proizvodnju i usluge, OIB 06185898392,TISKARA REPRINT d.o.o. za tiskarsku djelatnost, OIB 91226922948,Grad Zagreb,Kvantum gradnja društvo s ograničenom odgovornošću za graditeljstvo, OIB 62748007682,TRCZ AUTOMOBILI d.o.o. za trgovinu i usluge, OIB 49622102670,TRANS ENERGY d.o.o.,AVID nekretnine d.o.o. za usluge, OIB 19679091856,TRANS AUTO d.o.o. za trgovinu i usluge, OIB 31307182561,SEKUNDARAC-RESNIK d.o.o. za trgovinu i usluge, OIB 56006189918,Tomislav Rosić, OIB 50124849450,BTV truck logistik društvo s ograničenom odgovornošću za proizvodnju, prijevoz i trgovinu, OIB 07831041189,TOMISLAV ROSIĆ,ISTOK 2 PROJEKTI d.o.o,PROMO LOGISTIKA d.o.o. za usluge i turistička agenija, OIB 11815688677,DIZMAR d.o.o. za trgovinu i usluge, OIB 42645058618,IMPERIJ GRAĐENJE d.o.o. za građenje, trgovinu i usluge, OIB 55690697018,Dubravka Miše, OIB 39653067388,BRAVARIJA PTIČAR d.o.o. za usluge, OIB 91553749716,Vjeko Sliško, OIB 39671682403,FENIKS SISTEMI društvo s ograničenom odgovornošću za proizvodnju, trgovinu i usluge, OIB 72843945942,KERA TERM trgovina d.o.o. za trgovinu, OIB 42570728116,KorBox d.o.o. za trgovinu i usluge, OIB 54253942164,AKDAMAR društvo s ograničenom odgovornošću za trgovinu na veliko i posredovanje u trgovini i popravak električnih aparata, OIB 52618031570,Primo-turizam d.o.o. za ugostiteljstvo i turizam, OIB 69922577580,DRUGI KLIK d.o.o. za usluge, OIB 11447128473,KVANTUM društvo s ograničenom odgovornošću za graditeljstvo i trgovinu, OIB 25978174316,AQUAMONT d.o.o. za graditeljstvo, trgovinu i usluge, OIB 85058985197,PON - PET d.o.o. za usluge, OIB 40168263011,Mirko Ptičar, OIB 28268459889,Rikard Bandula, OIB 39457878002,MK-MONTLIM, d.o.o. za metaloprerađivačku djelatnost, OIB 67292588037,TERRA FIRMA dioničko društvo za ulaganje u nekretnine, OIB 22198253360,BTV truck logistik društvo s ograničenom odgovornošću za proizvodnju, prijevoz i trgovinu, OIB 07831041189,Antonija Močić, OIB 28657490092</izvorni_sadrzaj>
    <derivirana_varijabla naziv="DomainObject.Predmet.StrankaNazivFormatedOIB_1">FINA ZAGREB, OIB 85821130368,TVORNICA TURBINA d.o.o., OIB 32258484464,SIGMA S VL. SLAVKO PERIĆ, OIB 40207522223,POLJO-PROM d.o.o. za usluge, OIB 26189340470,ODRŽAVANJE I IZGRADNJA POGONA d.o.o. za proizvodnju, trgovinu i usluge, OIB 37154625188,TIHOMIR BRNJANEC,MIHAEL IVANOVIĆ,RESINEX CROATIA d.o.o. za trgovinu i usluge, OIB 79438419256,ZVONKO GULIŠ,STJEPAN MATEJČIĆ,JAVNA VATROGASNA POSTROJBA,PIMEX, d.o.o. za proizvodnju poljoprivredne mehanizacije, vanjsku i unutarnju trgovinu, OIB 03517896862,E E- SERVIS ZA POPRAVAK STROJEVA VL. JAKAC ECIO, OIB 91901325663,VILSTROJ društvo s ograničenom odgovornošću za usluge i trgovinu, OIB 14411754953,SOLAR BILIĆ d.o.o. za proizvodnju energije i usluge, OIB 22052348114,LUKA PIRŠLJIN,IVERO društvo s ograničenom odgovornošću za trgovinu i usluge, OIB 89206455960,DVD BIŠKUPCI, OIB 75933519360,DOBROVOLJNO VATROGASNO DRUŠTVO ČAZMA, OIB 30314115980,VESNA RUKAVINA,JOSIP JAKOUBEK,DARIO VIDOVIĆ,SIROVINA društvo s ograničenom odgovornošću za ekologiju i gospodarenje otpadom, OIB 30322785480,FAGUS DRV. OBRT VL. ANTUN KLJAIĆ, OIB 01290178100,VAR društvo s ograničenom odgovornošću za unutarnju i vanjsku trgovinu i usluge, OIB 66402309304,3 K.F. d.o.o. za trgovinu i usluge, OIB 49939600448,VATROGASNA ZAJEDNICA OPĆINA POPOVAČA,TRCZ RABLJENA VOZILA d.o.o. za trgovinu i usluge, OIB 39500334369,IVAN KLJAIĆ,JUNGO, d.o.o.  za trgovinu i usluge, turistička agencija, OIB 66632728885,AUTOP. AUTOD. IVAN PAVLOVIĆ, OIB 96963825773,VTROGASNA ZAJEDNICA DARUVAR,BOŽIDAR BARTOL, OIB 77422815118,FRANJO BOŽIĆ,INFORMATIČKE TEHNOLOGIJE AUDAX d.o.o. za informatiku i poslovno savjetovanje, OIB 28434783841,AUTO-DABO društvo s ograničenom odgovornošću za trgovinu i usluge, OIB 81363721800,BRKOVIĆ društvo s ograničenom odgovornošću za preradu otpadnih materijala, trgovinu i usluge, OIB 69326119226,PILANA JAKLIĆ, OIB 74345196762,KLAR-IVA d.o.o. za trgovinu i usluge, OIB 03963335960,VITKOVIĆ PROM društvo s ograničenom odgovornošću za usluge, trgovinu i uvoz-izvoz, OIB 50705099618,SAMO TREBA DELATI d.o.o. za trgovinu i usluge, OIB 91854435907,ZE - TRA društvo s ograničenom odgovornošću za proizvodnju, marketing i transport, OIB 84412170391,CE-ZA-R Centar za reciklažu d.o.o., OIB 03860945174,DANICA ANTOLKOVIĆ,CENTAR ZA KOMBINIRANI TRANSPORT ZAGREB, d.d. za proizvodnju, prijevoz, otpremništvo i trgovinu, OIB 49800593791,Gordan Hudina, OIB 55156531315,CIOS CARGO društvo s ograničenom odgovornošću za iznajmljivanje vozila i opreme, OIB 15284306775,MAMIĆ PERIĆ REBERSKI RIMAC Odvjetničko društvo, društvo s ograničenom odgovornošću, OIB 32802230502,KMAG d.o.o. zastupstvo, OIB 50122329920,DIART d.o.o. za proizvodnju i usluge, OIB 06185898392,TISKARA REPRINT d.o.o. za tiskarsku djelatnost, OIB 91226922948,Grad Zagreb,Kvantum gradnja društvo s ograničenom odgovornošću za graditeljstvo, OIB 62748007682,TRCZ AUTOMOBILI d.o.o. za trgovinu i usluge, OIB 49622102670,TRANS ENERGY d.o.o.,AVID nekretnine d.o.o. za usluge, OIB 19679091856,TRANS AUTO d.o.o. za trgovinu i usluge, OIB 31307182561,SEKUNDARAC-RESNIK d.o.o. za trgovinu i usluge, OIB 56006189918,Tomislav Rosić, OIB 50124849450,BTV truck logistik društvo s ograničenom odgovornošću za proizvodnju, prijevoz i trgovinu, OIB 07831041189,TOMISLAV ROSIĆ,ISTOK 2 PROJEKTI d.o.o,PROMO LOGISTIKA d.o.o. za usluge i turistička agenija, OIB 11815688677,DIZMAR d.o.o. za trgovinu i usluge, OIB 42645058618,IMPERIJ GRAĐENJE d.o.o. za građenje, trgovinu i usluge, OIB 55690697018,Dubravka Miše, OIB 39653067388,BRAVARIJA PTIČAR d.o.o. za usluge, OIB 91553749716,Vjeko Sliško, OIB 39671682403,FENIKS SISTEMI društvo s ograničenom odgovornošću za proizvodnju, trgovinu i usluge, OIB 72843945942,KERA TERM trgovina d.o.o. za trgovinu, OIB 42570728116,KorBox d.o.o. za trgovinu i usluge, OIB 54253942164,AKDAMAR društvo s ograničenom odgovornošću za trgovinu na veliko i posredovanje u trgovini i popravak električnih aparata, OIB 52618031570,Primo-turizam d.o.o. za ugostiteljstvo i turizam, OIB 69922577580,DRUGI KLIK d.o.o. za usluge, OIB 11447128473,KVANTUM društvo s ograničenom odgovornošću za graditeljstvo i trgovinu, OIB 25978174316,AQUAMONT d.o.o. za graditeljstvo, trgovinu i usluge, OIB 85058985197,PON - PET d.o.o. za usluge, OIB 40168263011,Mirko Ptičar, OIB 28268459889,Rikard Bandula, OIB 39457878002,MK-MONTLIM, d.o.o. za metaloprerađivačku djelatnost, OIB 67292588037,TERRA FIRMA dioničko društvo za ulaganje u nekretnine, OIB 22198253360,BTV truck logistik društvo s ograničenom odgovornošću za proizvodnju, prijevoz i trgovinu, OIB 07831041189,Antonija Močić, OIB 28657490092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Trg Johna Fitzgeralda Kennedyja 11 (p.p. 432)</izvorni_sadrzaj>
    <derivirana_varijabla naziv="DomainObject.Predmet.Sud.Adresa.UlicaIKBR_1">Trg Johna Fitzgeralda Kennedyja 11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item>TRANS ENERGY d.o.o.</item>
      <item>AVID nekretnine d.o.o. za usluge</item>
      <item>TRANS AUTO d.o.o. za trgovinu i usluge</item>
      <item>SEKUNDARAC-RESNIK d.o.o. za trgovinu i usluge</item>
      <item>Tomislav Rosić</item>
      <item>BTV truck logistik društvo s ograničenom odgovornošću za proizvodnju, prijevoz i trgovinu</item>
      <item>TOMISLAV ROSIĆ</item>
      <item>ISTOK 2 PROJEKTI d.o.o</item>
      <item>PROMO LOGISTIKA d.o.o. za usluge i turistička agenija</item>
      <item>DIZMAR d.o.o. za trgovinu i usluge</item>
      <item>IMPERIJ GRAĐENJE d.o.o. za građenje, trgovinu i usluge</item>
      <item>Dubravka Miše</item>
      <item>BRAVARIJA PTIČAR d.o.o. za usluge</item>
      <item>Vjeko Sliško</item>
      <item>FENIKS SISTEMI društvo s ograničenom odgovornošću za proizvodnju, trgovinu i usluge</item>
      <item>KERA TERM trgovina d.o.o. za trgovinu</item>
      <item>KorBox d.o.o. za trgovinu i usluge</item>
      <item>AKDAMAR društvo s ograničenom odgovornošću za trgovinu na veliko i posredovanje u trgovini i popravak električnih aparata</item>
      <item>Primo-turizam d.o.o. za ugostiteljstvo i turizam</item>
      <item>DRUGI KLIK d.o.o. za usluge</item>
      <item>KVANTUM društvo s ograničenom odgovornošću za graditeljstvo i trgovinu</item>
      <item>AQUAMONT d.o.o. za graditeljstvo, trgovinu i usluge</item>
      <item>PON - PET d.o.o. za usluge</item>
      <item>Mirko Ptičar</item>
      <item>Rikard Bandula</item>
      <item>MK-MONTLIM, d.o.o. za metaloprerađivačku djelatnost</item>
      <item>TERRA FIRMA dioničko društvo za ulaganje u nekretnine</item>
      <item>BTV truck logistik društvo s ograničenom odgovornošću za proizvodnju, prijevoz i trgovinu</item>
      <item>Antonija Močić</item>
    </izvorni_sadrzaj>
    <derivirana_varijabla naziv="DomainObject.Predmet.StrankaListFormated_1">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item>TRANS ENERGY d.o.o.</item>
      <item>AVID nekretnine d.o.o. za usluge</item>
      <item>TRANS AUTO d.o.o. za trgovinu i usluge</item>
      <item>SEKUNDARAC-RESNIK d.o.o. za trgovinu i usluge</item>
      <item>Tomislav Rosić</item>
      <item>BTV truck logistik društvo s ograničenom odgovornošću za proizvodnju, prijevoz i trgovinu</item>
      <item>TOMISLAV ROSIĆ</item>
      <item>ISTOK 2 PROJEKTI d.o.o</item>
      <item>PROMO LOGISTIKA d.o.o. za usluge i turistička agenija</item>
      <item>DIZMAR d.o.o. za trgovinu i usluge</item>
      <item>IMPERIJ GRAĐENJE d.o.o. za građenje, trgovinu i usluge</item>
      <item>Dubravka Miše</item>
      <item>BRAVARIJA PTIČAR d.o.o. za usluge</item>
      <item>Vjeko Sliško</item>
      <item>FENIKS SISTEMI društvo s ograničenom odgovornošću za proizvodnju, trgovinu i usluge</item>
      <item>KERA TERM trgovina d.o.o. za trgovinu</item>
      <item>KorBox d.o.o. za trgovinu i usluge</item>
      <item>AKDAMAR društvo s ograničenom odgovornošću za trgovinu na veliko i posredovanje u trgovini i popravak električnih aparata</item>
      <item>Primo-turizam d.o.o. za ugostiteljstvo i turizam</item>
      <item>DRUGI KLIK d.o.o. za usluge</item>
      <item>KVANTUM društvo s ograničenom odgovornošću za graditeljstvo i trgovinu</item>
      <item>AQUAMONT d.o.o. za graditeljstvo, trgovinu i usluge</item>
      <item>PON - PET d.o.o. za usluge</item>
      <item>Mirko Ptičar</item>
      <item>Rikard Bandula</item>
      <item>MK-MONTLIM, d.o.o. za metaloprerađivačku djelatnost</item>
      <item>TERRA FIRMA dioničko društvo za ulaganje u nekretnine</item>
      <item>BTV truck logistik društvo s ograničenom odgovornošću za proizvodnju, prijevoz i trgovinu</item>
      <item>Antonija Močić</item>
    </derivirana_varijabla>
  </DomainObject.Predmet.StrankaListFormated>
  <DomainObject.Predmet.StrankaListFormatedOIB>
    <izvorni_sadrzaj>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item>TRANS ENERGY d.o.o.</item>
      <item>AVID nekretnine d.o.o. za usluge, OIB 19679091856</item>
      <item>TRANS AUTO d.o.o. za trgovinu i usluge, OIB 31307182561</item>
      <item>SEKUNDARAC-RESNIK d.o.o. za trgovinu i usluge, OIB 56006189918</item>
      <item>Tomislav Rosić, OIB 50124849450</item>
      <item>BTV truck logistik društvo s ograničenom odgovornošću za proizvodnju, prijevoz i trgovinu, OIB 07831041189</item>
      <item>TOMISLAV ROSIĆ</item>
      <item>ISTOK 2 PROJEKTI d.o.o</item>
      <item>PROMO LOGISTIKA d.o.o. za usluge i turistička agenija, OIB 11815688677</item>
      <item>DIZMAR d.o.o. za trgovinu i usluge, OIB 42645058618</item>
      <item>IMPERIJ GRAĐENJE d.o.o. za građenje, trgovinu i usluge, OIB 55690697018</item>
      <item>Dubravka Miše, OIB 39653067388</item>
      <item>BRAVARIJA PTIČAR d.o.o. za usluge, OIB 91553749716</item>
      <item>Vjeko Sliško, OIB 39671682403</item>
      <item>FENIKS SISTEMI društvo s ograničenom odgovornošću za proizvodnju, trgovinu i usluge, OIB 72843945942</item>
      <item>KERA TERM trgovina d.o.o. za trgovinu, OIB 42570728116</item>
      <item>KorBox d.o.o. za trgovinu i usluge, OIB 54253942164</item>
      <item>AKDAMAR društvo s ograničenom odgovornošću za trgovinu na veliko i posredovanje u trgovini i popravak električnih aparata, OIB 52618031570</item>
      <item>Primo-turizam d.o.o. za ugostiteljstvo i turizam, OIB 69922577580</item>
      <item>DRUGI KLIK d.o.o. za usluge, OIB 11447128473</item>
      <item>KVANTUM društvo s ograničenom odgovornošću za graditeljstvo i trgovinu, OIB 25978174316</item>
      <item>AQUAMONT d.o.o. za graditeljstvo, trgovinu i usluge, OIB 85058985197</item>
      <item>PON - PET d.o.o. za usluge, OIB 40168263011</item>
      <item>Mirko Ptičar, OIB 28268459889</item>
      <item>Rikard Bandula, OIB 39457878002</item>
      <item>MK-MONTLIM, d.o.o. za metaloprerađivačku djelatnost, OIB 67292588037</item>
      <item>TERRA FIRMA dioničko društvo za ulaganje u nekretnine, OIB 22198253360</item>
      <item>BTV truck logistik društvo s ograničenom odgovornošću za proizvodnju, prijevoz i trgovinu, OIB 07831041189</item>
      <item>Antonija Močić, OIB 28657490092</item>
    </izvorni_sadrzaj>
    <derivirana_varijabla naziv="DomainObject.Predmet.StrankaListFormatedOIB_1">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item>TRANS ENERGY d.o.o.</item>
      <item>AVID nekretnine d.o.o. za usluge, OIB 19679091856</item>
      <item>TRANS AUTO d.o.o. za trgovinu i usluge, OIB 31307182561</item>
      <item>SEKUNDARAC-RESNIK d.o.o. za trgovinu i usluge, OIB 56006189918</item>
      <item>Tomislav Rosić, OIB 50124849450</item>
      <item>BTV truck logistik društvo s ograničenom odgovornošću za proizvodnju, prijevoz i trgovinu, OIB 07831041189</item>
      <item>TOMISLAV ROSIĆ</item>
      <item>ISTOK 2 PROJEKTI d.o.o</item>
      <item>PROMO LOGISTIKA d.o.o. za usluge i turistička agenija, OIB 11815688677</item>
      <item>DIZMAR d.o.o. za trgovinu i usluge, OIB 42645058618</item>
      <item>IMPERIJ GRAĐENJE d.o.o. za građenje, trgovinu i usluge, OIB 55690697018</item>
      <item>Dubravka Miše, OIB 39653067388</item>
      <item>BRAVARIJA PTIČAR d.o.o. za usluge, OIB 91553749716</item>
      <item>Vjeko Sliško, OIB 39671682403</item>
      <item>FENIKS SISTEMI društvo s ograničenom odgovornošću za proizvodnju, trgovinu i usluge, OIB 72843945942</item>
      <item>KERA TERM trgovina d.o.o. za trgovinu, OIB 42570728116</item>
      <item>KorBox d.o.o. za trgovinu i usluge, OIB 54253942164</item>
      <item>AKDAMAR društvo s ograničenom odgovornošću za trgovinu na veliko i posredovanje u trgovini i popravak električnih aparata, OIB 52618031570</item>
      <item>Primo-turizam d.o.o. za ugostiteljstvo i turizam, OIB 69922577580</item>
      <item>DRUGI KLIK d.o.o. za usluge, OIB 11447128473</item>
      <item>KVANTUM društvo s ograničenom odgovornošću za graditeljstvo i trgovinu, OIB 25978174316</item>
      <item>AQUAMONT d.o.o. za graditeljstvo, trgovinu i usluge, OIB 85058985197</item>
      <item>PON - PET d.o.o. za usluge, OIB 40168263011</item>
      <item>Mirko Ptičar, OIB 28268459889</item>
      <item>Rikard Bandula, OIB 39457878002</item>
      <item>MK-MONTLIM, d.o.o. za metaloprerađivačku djelatnost, OIB 67292588037</item>
      <item>TERRA FIRMA dioničko društvo za ulaganje u nekretnine, OIB 22198253360</item>
      <item>BTV truck logistik društvo s ograničenom odgovornošću za proizvodnju, prijevoz i trgovinu, OIB 07831041189</item>
      <item>Antonija Močić, OIB 28657490092</item>
    </derivirana_varijabla>
  </DomainObject.Predmet.StrankaListFormatedOIB>
  <DomainObject.Predmet.StrankaListFormatedWithAdress>
    <izvorni_sadrzaj>
      <item>FINA ZAGREB, KOTURAŠKA 43, 10000 Zagreb</item>
      <item>TVORNICA TURBINA d.o.o., Stanka Vraza 53, 47000 Karlovac</item>
      <item>SIGMA S VL. SLAVKO PERIĆ</item>
      <item>POLJO-PROM d.o.o. za usluge, Križanići 27, 10020 Hrašće Turopoljsko</item>
      <item>ODRŽAVANJE I IZGRADNJA POGONA d.o.o. za proizvodnju, trgovinu i usluge, Savska opatovina 34, Zagreb</item>
      <item>TIHOMIR BRNJANEC</item>
      <item>MIHAEL IVANOVIĆ</item>
      <item>RESINEX CROATIA d.o.o. za trgovinu i usluge, Kreše Golika 5, Zagreb</item>
      <item>ZVONKO GULIŠ</item>
      <item>STJEPAN MATEJČIĆ</item>
      <item>JAVNA VATROGASNA POSTROJBA</item>
      <item>PIMEX, d.o.o. za proizvodnju poljoprivredne mehanizacije, vanjsku i unutarnju trgovinu, Lukavec, Nova cesta 16, 10410 Velika Gorica</item>
      <item>E E- SERVIS ZA POPRAVAK STROJEVA VL. JAKAC ECIO</item>
      <item>VILSTROJ društvo s ograničenom odgovornošću za usluge i trgovinu, Mažinjica 77, 52420 Buzet</item>
      <item>SOLAR BILIĆ d.o.o. za proizvodnju energije i usluge, Kraljevec 16, Zagreb</item>
      <item>LUKA PIRŠLJIN</item>
      <item>IVERO društvo s ograničenom odgovornošću za trgovinu i usluge, Planinska 13, 10360 Sesvete</item>
      <item>DVD BIŠKUPCI</item>
      <item>DOBROVOLJNO VATROGASNO DRUŠTVO ČAZMA</item>
      <item>VESNA RUKAVINA</item>
      <item>JOSIP JAKOUBEK</item>
      <item>DARIO VIDOVIĆ</item>
      <item>SIROVINA društvo s ograničenom odgovornošću za ekologiju i gospodarenje otpadom, Ulica 29. rujna 2, 43000 Bjelovar</item>
      <item>FAGUS DRV. OBRT VL. ANTUN KLJAIĆ</item>
      <item>VAR društvo s ograničenom odgovornošću za unutarnju i vanjsku trgovinu i usluge, Primišljanska 3, Zagreb</item>
      <item>3 K.F. d.o.o. za trgovinu i usluge, Ivanićgradska 42, Zagreb</item>
      <item>VATROGASNA ZAJEDNICA OPĆINA POPOVAČA</item>
      <item>TRCZ RABLJENA VOZILA d.o.o. za trgovinu i usluge, Zagrebačka 118, 10360 Sesvete</item>
      <item>IVAN KLJAIĆ</item>
      <item>JUNGO, d.o.o.  za trgovinu i usluge, turistička agencija, Poljička cesta 22, 21315 Jesenice</item>
      <item>AUTOP. AUTOD. IVAN PAVLOVIĆ</item>
      <item>VTROGASNA ZAJEDNICA DARUVAR</item>
      <item>BOŽIDAR BARTOL</item>
      <item>FRANJO BOŽIĆ</item>
      <item>INFORMATIČKE TEHNOLOGIJE AUDAX d.o.o. za informatiku i poslovno savjetovanje, Petra Krešimira IV br. 5, 35000 Slavonski Brod</item>
      <item>AUTO-DABO društvo s ograničenom odgovornošću za trgovinu i usluge, Kaniža/bb, 42240 Kaniža</item>
      <item>BRKOVIĆ društvo s ograničenom odgovornošću za preradu otpadnih materijala, trgovinu i usluge, Industrijska 3, 10431 Sveta Nedelja</item>
      <item>PILANA JAKLIĆ</item>
      <item>KLAR-IVA d.o.o. za trgovinu i usluge, Luja Adamiča 13, Zagreb</item>
      <item>VITKOVIĆ PROM društvo s ograničenom odgovornošću za usluge, trgovinu i uvoz-izvoz, Bocakova 48, 10380 Sveti Ivan Zelina</item>
      <item>SAMO TREBA DELATI d.o.o. za trgovinu i usluge, Selska 8, 10437 Bestovje</item>
      <item>ZE - TRA društvo s ograničenom odgovornošću za proizvodnju, marketing i transport, Krečaves 91a, 10380 Sveti Ivan Zelina</item>
      <item>CE-ZA-R Centar za reciklažu d.o.o., Josipa Lončara 15, Zagreb</item>
      <item>DANICA ANTOLKOVIĆ</item>
      <item>CENTAR ZA KOMBINIRANI TRANSPORT ZAGREB, d.d. za proizvodnju, prijevoz, otpremništvo i trgovinu, Trg senjskih uskoka 7-8, Zagreb</item>
      <item>Gordan Hudina, Čalogovićeva Ulica 1, 10000 Zagreb</item>
      <item>CIOS CARGO društvo s ograničenom odgovornošću za iznajmljivanje vozila i opreme, Josipa Lončara 15, 10000 Zagreb</item>
      <item>MAMIĆ PERIĆ REBERSKI RIMAC Odvjetničko društvo, društvo s ograničenom odgovornošću, Ivana Lučića 2A, 10000 Zagreb</item>
      <item>KMAG d.o.o. zastupstvo, Gornjostupnička 18/J, 10255 Gornji Stupnik</item>
      <item>DIART d.o.o. za proizvodnju i usluge, Slavonska avenija 52 g, 10000 Zagreb</item>
      <item>TISKARA REPRINT d.o.o. za tiskarsku djelatnost, Kostanjevec 37, 10000 Zagreb</item>
      <item>Grad Zagreb</item>
      <item>Kvantum gradnja društvo s ograničenom odgovornošću za graditeljstvo, Dr. Ivana Novaka 38, 40000 Čakovec</item>
      <item>TRCZ AUTOMOBILI d.o.o. za trgovinu i usluge, Savska Opatovina 42, 10000 Zagreb</item>
      <item>TRANS ENERGY d.o.o.</item>
      <item>AVID nekretnine d.o.o. za usluge, Ulica Joze Kljakovića 2 A, 10360 Sesvete</item>
      <item>TRANS AUTO d.o.o. za trgovinu i usluge, Dubrava 264, 10000 Zagreb</item>
      <item>SEKUNDARAC-RESNIK d.o.o. za trgovinu i usluge, 3. Struge 56, 10000 Zagreb</item>
      <item>Tomislav Rosić, Vugrinka 34, 10000 Zagreb</item>
      <item>BTV truck logistik društvo s ograničenom odgovornošću za proizvodnju, prijevoz i trgovinu, Vučak 30, 10000 Zagreb</item>
      <item>TOMISLAV ROSIĆ</item>
      <item>ISTOK 2 PROJEKTI d.o.o</item>
      <item>PROMO LOGISTIKA d.o.o. za usluge i turistička agenija, Radnička cesta 173, 10000 Zagreb</item>
      <item>DIZMAR d.o.o. za trgovinu i usluge, Majstorska ulica 5, 10000 Zagreb</item>
      <item>IMPERIJ GRAĐENJE d.o.o. za građenje, trgovinu i usluge, Ulica Vladimira Ruždjaka 8, 10360 Sesvete</item>
      <item>Dubravka Miše, Jordanovac 111, 10000 Zagreb</item>
      <item>BRAVARIJA PTIČAR d.o.o. za usluge, Donje Svetice 40, 10000 Zagreb</item>
      <item>Vjeko Sliško, Ulica Ivana Bunića Vučića 7, 10000 Zagreb</item>
      <item>FENIKS SISTEMI društvo s ograničenom odgovornošću za proizvodnju, trgovinu i usluge, Slavonska avenija 72, 10000 Zagreb</item>
      <item>KERA TERM trgovina d.o.o. za trgovinu, Jadranska avenija 9, 10000 Zagreb</item>
      <item>KorBox d.o.o. za trgovinu i usluge, Trgovačka ulica 6, 10000 Zagreb</item>
      <item>AKDAMAR društvo s ograničenom odgovornošću za trgovinu na veliko i posredovanje u trgovini i popravak električnih aparata, II Trnava 9, 10000 Zagreb</item>
      <item>Primo-turizam d.o.o. za ugostiteljstvo i turizam, Slatinska ulica 4, 10360 Sesvete</item>
      <item>DRUGI KLIK d.o.o. za usluge, Slavonska avenija 26/2, 10000 Zagreb</item>
      <item>KVANTUM društvo s ograničenom odgovornošću za graditeljstvo i trgovinu, Slavonska avenija 24C, 10000 Zagreb</item>
      <item>AQUAMONT d.o.o. za graditeljstvo, trgovinu i usluge, Ulica Marija Talana 2, 10000 Zagreb</item>
      <item>PON - PET d.o.o. za usluge, Kuševačka ulica 52C, 10000 Zagreb</item>
      <item>Mirko Ptičar, Ulica Dore Pejačević 5, 10000 Zagreb</item>
      <item>Rikard Bandula, Medveščina 25, 10000 Zagreb</item>
      <item>MK-MONTLIM, d.o.o. za metaloprerađivačku djelatnost, Dobrodolska 27, 10360 Sesvete</item>
      <item>TERRA FIRMA dioničko društvo za ulaganje u nekretnine, Ulica Pere Budmanija 3, 10000 Zagreb</item>
      <item>BTV truck logistik društvo s ograničenom odgovornošću za proizvodnju, prijevoz i trgovinu, Slavonska avenija 62A, 10000 Zagreb</item>
      <item>Antonija Močić, Ulica Josipa Kosora 13, 22320 Drniš</item>
    </izvorni_sadrzaj>
    <derivirana_varijabla naziv="DomainObject.Predmet.StrankaListFormatedWithAdress_1">
      <item>FINA ZAGREB, KOTURAŠKA 43, 10000 Zagreb</item>
      <item>TVORNICA TURBINA d.o.o., Stanka Vraza 53, 47000 Karlovac</item>
      <item>SIGMA S VL. SLAVKO PERIĆ</item>
      <item>POLJO-PROM d.o.o. za usluge, Križanići 27, 10020 Hrašće Turopoljsko</item>
      <item>ODRŽAVANJE I IZGRADNJA POGONA d.o.o. za proizvodnju, trgovinu i usluge, Savska opatovina 34, Zagreb</item>
      <item>TIHOMIR BRNJANEC</item>
      <item>MIHAEL IVANOVIĆ</item>
      <item>RESINEX CROATIA d.o.o. za trgovinu i usluge, Kreše Golika 5, Zagreb</item>
      <item>ZVONKO GULIŠ</item>
      <item>STJEPAN MATEJČIĆ</item>
      <item>JAVNA VATROGASNA POSTROJBA</item>
      <item>PIMEX, d.o.o. za proizvodnju poljoprivredne mehanizacije, vanjsku i unutarnju trgovinu, Lukavec, Nova cesta 16, 10410 Velika Gorica</item>
      <item>E E- SERVIS ZA POPRAVAK STROJEVA VL. JAKAC ECIO</item>
      <item>VILSTROJ društvo s ograničenom odgovornošću za usluge i trgovinu, Mažinjica 77, 52420 Buzet</item>
      <item>SOLAR BILIĆ d.o.o. za proizvodnju energije i usluge, Kraljevec 16, Zagreb</item>
      <item>LUKA PIRŠLJIN</item>
      <item>IVERO društvo s ograničenom odgovornošću za trgovinu i usluge, Planinska 13, 10360 Sesvete</item>
      <item>DVD BIŠKUPCI</item>
      <item>DOBROVOLJNO VATROGASNO DRUŠTVO ČAZMA</item>
      <item>VESNA RUKAVINA</item>
      <item>JOSIP JAKOUBEK</item>
      <item>DARIO VIDOVIĆ</item>
      <item>SIROVINA društvo s ograničenom odgovornošću za ekologiju i gospodarenje otpadom, Ulica 29. rujna 2, 43000 Bjelovar</item>
      <item>FAGUS DRV. OBRT VL. ANTUN KLJAIĆ</item>
      <item>VAR društvo s ograničenom odgovornošću za unutarnju i vanjsku trgovinu i usluge, Primišljanska 3, Zagreb</item>
      <item>3 K.F. d.o.o. za trgovinu i usluge, Ivanićgradska 42, Zagreb</item>
      <item>VATROGASNA ZAJEDNICA OPĆINA POPOVAČA</item>
      <item>TRCZ RABLJENA VOZILA d.o.o. za trgovinu i usluge, Zagrebačka 118, 10360 Sesvete</item>
      <item>IVAN KLJAIĆ</item>
      <item>JUNGO, d.o.o.  za trgovinu i usluge, turistička agencija, Poljička cesta 22, 21315 Jesenice</item>
      <item>AUTOP. AUTOD. IVAN PAVLOVIĆ</item>
      <item>VTROGASNA ZAJEDNICA DARUVAR</item>
      <item>BOŽIDAR BARTOL</item>
      <item>FRANJO BOŽIĆ</item>
      <item>INFORMATIČKE TEHNOLOGIJE AUDAX d.o.o. za informatiku i poslovno savjetovanje, Petra Krešimira IV br. 5, 35000 Slavonski Brod</item>
      <item>AUTO-DABO društvo s ograničenom odgovornošću za trgovinu i usluge, Kaniža/bb, 42240 Kaniža</item>
      <item>BRKOVIĆ društvo s ograničenom odgovornošću za preradu otpadnih materijala, trgovinu i usluge, Industrijska 3, 10431 Sveta Nedelja</item>
      <item>PILANA JAKLIĆ</item>
      <item>KLAR-IVA d.o.o. za trgovinu i usluge, Luja Adamiča 13, Zagreb</item>
      <item>VITKOVIĆ PROM društvo s ograničenom odgovornošću za usluge, trgovinu i uvoz-izvoz, Bocakova 48, 10380 Sveti Ivan Zelina</item>
      <item>SAMO TREBA DELATI d.o.o. za trgovinu i usluge, Selska 8, 10437 Bestovje</item>
      <item>ZE - TRA društvo s ograničenom odgovornošću za proizvodnju, marketing i transport, Krečaves 91a, 10380 Sveti Ivan Zelina</item>
      <item>CE-ZA-R Centar za reciklažu d.o.o., Josipa Lončara 15, Zagreb</item>
      <item>DANICA ANTOLKOVIĆ</item>
      <item>CENTAR ZA KOMBINIRANI TRANSPORT ZAGREB, d.d. za proizvodnju, prijevoz, otpremništvo i trgovinu, Trg senjskih uskoka 7-8, Zagreb</item>
      <item>Gordan Hudina, Čalogovićeva Ulica 1, 10000 Zagreb</item>
      <item>CIOS CARGO društvo s ograničenom odgovornošću za iznajmljivanje vozila i opreme, Josipa Lončara 15, 10000 Zagreb</item>
      <item>MAMIĆ PERIĆ REBERSKI RIMAC Odvjetničko društvo, društvo s ograničenom odgovornošću, Ivana Lučića 2A, 10000 Zagreb</item>
      <item>KMAG d.o.o. zastupstvo, Gornjostupnička 18/J, 10255 Gornji Stupnik</item>
      <item>DIART d.o.o. za proizvodnju i usluge, Slavonska avenija 52 g, 10000 Zagreb</item>
      <item>TISKARA REPRINT d.o.o. za tiskarsku djelatnost, Kostanjevec 37, 10000 Zagreb</item>
      <item>Grad Zagreb</item>
      <item>Kvantum gradnja društvo s ograničenom odgovornošću za graditeljstvo, Dr. Ivana Novaka 38, 40000 Čakovec</item>
      <item>TRCZ AUTOMOBILI d.o.o. za trgovinu i usluge, Savska Opatovina 42, 10000 Zagreb</item>
      <item>TRANS ENERGY d.o.o.</item>
      <item>AVID nekretnine d.o.o. za usluge, Ulica Joze Kljakovića 2 A, 10360 Sesvete</item>
      <item>TRANS AUTO d.o.o. za trgovinu i usluge, Dubrava 264, 10000 Zagreb</item>
      <item>SEKUNDARAC-RESNIK d.o.o. za trgovinu i usluge, 3. Struge 56, 10000 Zagreb</item>
      <item>Tomislav Rosić, Vugrinka 34, 10000 Zagreb</item>
      <item>BTV truck logistik društvo s ograničenom odgovornošću za proizvodnju, prijevoz i trgovinu, Vučak 30, 10000 Zagreb</item>
      <item>TOMISLAV ROSIĆ</item>
      <item>ISTOK 2 PROJEKTI d.o.o</item>
      <item>PROMO LOGISTIKA d.o.o. za usluge i turistička agenija, Radnička cesta 173, 10000 Zagreb</item>
      <item>DIZMAR d.o.o. za trgovinu i usluge, Majstorska ulica 5, 10000 Zagreb</item>
      <item>IMPERIJ GRAĐENJE d.o.o. za građenje, trgovinu i usluge, Ulica Vladimira Ruždjaka 8, 10360 Sesvete</item>
      <item>Dubravka Miše, Jordanovac 111, 10000 Zagreb</item>
      <item>BRAVARIJA PTIČAR d.o.o. za usluge, Donje Svetice 40, 10000 Zagreb</item>
      <item>Vjeko Sliško, Ulica Ivana Bunića Vučića 7, 10000 Zagreb</item>
      <item>FENIKS SISTEMI društvo s ograničenom odgovornošću za proizvodnju, trgovinu i usluge, Slavonska avenija 72, 10000 Zagreb</item>
      <item>KERA TERM trgovina d.o.o. za trgovinu, Jadranska avenija 9, 10000 Zagreb</item>
      <item>KorBox d.o.o. za trgovinu i usluge, Trgovačka ulica 6, 10000 Zagreb</item>
      <item>AKDAMAR društvo s ograničenom odgovornošću za trgovinu na veliko i posredovanje u trgovini i popravak električnih aparata, II Trnava 9, 10000 Zagreb</item>
      <item>Primo-turizam d.o.o. za ugostiteljstvo i turizam, Slatinska ulica 4, 10360 Sesvete</item>
      <item>DRUGI KLIK d.o.o. za usluge, Slavonska avenija 26/2, 10000 Zagreb</item>
      <item>KVANTUM društvo s ograničenom odgovornošću za graditeljstvo i trgovinu, Slavonska avenija 24C, 10000 Zagreb</item>
      <item>AQUAMONT d.o.o. za graditeljstvo, trgovinu i usluge, Ulica Marija Talana 2, 10000 Zagreb</item>
      <item>PON - PET d.o.o. za usluge, Kuševačka ulica 52C, 10000 Zagreb</item>
      <item>Mirko Ptičar, Ulica Dore Pejačević 5, 10000 Zagreb</item>
      <item>Rikard Bandula, Medveščina 25, 10000 Zagreb</item>
      <item>MK-MONTLIM, d.o.o. za metaloprerađivačku djelatnost, Dobrodolska 27, 10360 Sesvete</item>
      <item>TERRA FIRMA dioničko društvo za ulaganje u nekretnine, Ulica Pere Budmanija 3, 10000 Zagreb</item>
      <item>BTV truck logistik društvo s ograničenom odgovornošću za proizvodnju, prijevoz i trgovinu, Slavonska avenija 62A, 10000 Zagreb</item>
      <item>Antonija Močić, Ulica Josipa Kosora 13, 22320 Drniš</item>
    </derivirana_varijabla>
  </DomainObject.Predmet.StrankaListFormatedWithAdress>
  <DomainObject.Predmet.StrankaListFormatedWithAdressOIB>
    <izvorni_sadrzaj>
      <item>FINA ZAGREB, OIB 85821130368, KOTURAŠKA 43, 10000 Zagreb</item>
      <item>TVORNICA TURBINA d.o.o., OIB 32258484464, Stanka Vraza 53, 47000 Karlovac</item>
      <item>SIGMA S VL. SLAVKO PERIĆ, OIB 40207522223</item>
      <item>POLJO-PROM d.o.o. za usluge, OIB 26189340470, Križanići 27, 10020 Hrašće Turopoljsko</item>
      <item>ODRŽAVANJE I IZGRADNJA POGONA d.o.o. za proizvodnju, trgovinu i usluge, OIB 37154625188, Savska opatovina 34, Zagreb</item>
      <item>TIHOMIR BRNJANEC</item>
      <item>MIHAEL IVANOVIĆ</item>
      <item>RESINEX CROATIA d.o.o. za trgovinu i usluge, OIB 79438419256, Kreše Golika 5, Zagreb</item>
      <item>ZVONKO GULIŠ</item>
      <item>STJEPAN MATEJČIĆ</item>
      <item>JAVNA VATROGASNA POSTROJBA</item>
      <item>PIMEX, d.o.o. za proizvodnju poljoprivredne mehanizacije, vanjsku i unutarnju trgovinu, OIB 03517896862, Lukavec, Nova cesta 16, 10410 Velika Gorica</item>
      <item>E E- SERVIS ZA POPRAVAK STROJEVA VL. JAKAC ECIO, OIB 91901325663</item>
      <item>VILSTROJ društvo s ograničenom odgovornošću za usluge i trgovinu, OIB 14411754953, Mažinjica 77, 52420 Buzet</item>
      <item>SOLAR BILIĆ d.o.o. za proizvodnju energije i usluge, OIB 22052348114, Kraljevec 16, Zagreb</item>
      <item>LUKA PIRŠLJIN</item>
      <item>IVERO društvo s ograničenom odgovornošću za trgovinu i usluge, OIB 89206455960, Planinska 13, 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 43000 Bjelovar</item>
      <item>FAGUS DRV. OBRT VL. ANTUN KLJAIĆ, OIB 01290178100</item>
      <item>VAR društvo s ograničenom odgovornošću za unutarnju i vanjsku trgovinu i usluge, OIB 66402309304, Primišljanska 3, Zagreb</item>
      <item>3 K.F. d.o.o. za trgovinu i usluge, OIB 49939600448, Ivanićgradska 42, Zagreb</item>
      <item>VATROGASNA ZAJEDNICA OPĆINA POPOVAČA</item>
      <item>TRCZ RABLJENA VOZILA d.o.o. za trgovinu i usluge, OIB 39500334369, Zagrebačka 118, 10360 Sesvete</item>
      <item>IVAN KLJAIĆ</item>
      <item>JUNGO, d.o.o.  za trgovinu i usluge, turistička agencija, OIB 66632728885, Poljička cesta 22, 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 35000 Slavonski Brod</item>
      <item>AUTO-DABO društvo s ograničenom odgovornošću za trgovinu i usluge, OIB 81363721800, Kaniža/bb, 42240 Kaniža</item>
      <item>BRKOVIĆ društvo s ograničenom odgovornošću za preradu otpadnih materijala, trgovinu i usluge, OIB 69326119226, Industrijska 3, 10431 Sveta Nedelja</item>
      <item>PILANA JAKLIĆ, OIB 74345196762</item>
      <item>KLAR-IVA d.o.o. za trgovinu i usluge, OIB 03963335960, Luja Adamiča 13, Zagreb</item>
      <item>VITKOVIĆ PROM društvo s ograničenom odgovornošću za usluge, trgovinu i uvoz-izvoz, OIB 50705099618, Bocakova 48, 10380 Sveti Ivan Zelina</item>
      <item>SAMO TREBA DELATI d.o.o. za trgovinu i usluge, OIB 91854435907, Selska 8, 10437 Bestovje</item>
      <item>ZE - TRA društvo s ograničenom odgovornošću za proizvodnju, marketing i transport, OIB 84412170391, Krečaves 91a, 10380 Sveti Ivan Zelina</item>
      <item>CE-ZA-R Centar za reciklažu d.o.o., OIB 03860945174, Josipa Lončara 15, Zagreb</item>
      <item>DANICA ANTOLKOVIĆ</item>
      <item>CENTAR ZA KOMBINIRANI TRANSPORT ZAGREB, d.d. za proizvodnju, prijevoz, otpremništvo i trgovinu, OIB 49800593791, Trg senjskih uskoka 7-8, Zagreb</item>
      <item>Gordan Hudina, OIB 55156531315, Čalogovićeva Ulica 1, 10000 Zagreb</item>
      <item>CIOS CARGO društvo s ograničenom odgovornošću za iznajmljivanje vozila i opreme, OIB 15284306775, Josipa Lončara 15, 10000 Zagreb</item>
      <item>MAMIĆ PERIĆ REBERSKI RIMAC Odvjetničko društvo, društvo s ograničenom odgovornošću, OIB 32802230502, Ivana Lučića 2A, 10000 Zagreb</item>
      <item>KMAG d.o.o. zastupstvo, OIB 50122329920, Gornjostupnička 18/J, 10255 Gornji Stupnik</item>
      <item>DIART d.o.o. za proizvodnju i usluge, OIB 06185898392, Slavonska avenija 52 g, 10000 Zagreb</item>
      <item>TISKARA REPRINT d.o.o. za tiskarsku djelatnost, OIB 91226922948, Kostanjevec 37, 10000 Zagreb</item>
      <item>Grad Zagreb</item>
      <item>Kvantum gradnja društvo s ograničenom odgovornošću za graditeljstvo, OIB 62748007682, Dr. Ivana Novaka 38, 40000 Čakovec</item>
      <item>TRCZ AUTOMOBILI d.o.o. za trgovinu i usluge, OIB 49622102670, Savska Opatovina 42, 10000 Zagreb</item>
      <item>TRANS ENERGY d.o.o.</item>
      <item>AVID nekretnine d.o.o. za usluge, OIB 19679091856, Ulica Joze Kljakovića 2 A, 10360 Sesvete</item>
      <item>TRANS AUTO d.o.o. za trgovinu i usluge, OIB 31307182561, Dubrava 264, 10000 Zagreb</item>
      <item>SEKUNDARAC-RESNIK d.o.o. za trgovinu i usluge, OIB 56006189918, 3. Struge 56, 10000 Zagreb</item>
      <item>Tomislav Rosić, OIB 50124849450, Vugrinka 34, 10000 Zagreb</item>
      <item>BTV truck logistik društvo s ograničenom odgovornošću za proizvodnju, prijevoz i trgovinu, OIB 07831041189, Vučak 30, 10000 Zagreb</item>
      <item>TOMISLAV ROSIĆ</item>
      <item>ISTOK 2 PROJEKTI d.o.o</item>
      <item>PROMO LOGISTIKA d.o.o. za usluge i turistička agenija, OIB 11815688677, Radnička cesta 173, 10000 Zagreb</item>
      <item>DIZMAR d.o.o. za trgovinu i usluge, OIB 42645058618, Majstorska ulica 5, 10000 Zagreb</item>
      <item>IMPERIJ GRAĐENJE d.o.o. za građenje, trgovinu i usluge, OIB 55690697018, Ulica Vladimira Ruždjaka 8, 10360 Sesvete</item>
      <item>Dubravka Miše, OIB 39653067388, Jordanovac 111, 10000 Zagreb</item>
      <item>BRAVARIJA PTIČAR d.o.o. za usluge, OIB 91553749716, Donje Svetice 40, 10000 Zagreb</item>
      <item>Vjeko Sliško, OIB 39671682403, Ulica Ivana Bunića Vučića 7, 10000 Zagreb</item>
      <item>FENIKS SISTEMI društvo s ograničenom odgovornošću za proizvodnju, trgovinu i usluge, OIB 72843945942, Slavonska avenija 72, 10000 Zagreb</item>
      <item>KERA TERM trgovina d.o.o. za trgovinu, OIB 42570728116, Jadranska avenija 9, 10000 Zagreb</item>
      <item>KorBox d.o.o. za trgovinu i usluge, OIB 54253942164, Trgovačka ulica 6, 10000 Zagreb</item>
      <item>AKDAMAR društvo s ograničenom odgovornošću za trgovinu na veliko i posredovanje u trgovini i popravak električnih aparata, OIB 52618031570, II Trnava 9, 10000 Zagreb</item>
      <item>Primo-turizam d.o.o. za ugostiteljstvo i turizam, OIB 69922577580, Slatinska ulica 4, 10360 Sesvete</item>
      <item>DRUGI KLIK d.o.o. za usluge, OIB 11447128473, Slavonska avenija 26/2, 10000 Zagreb</item>
      <item>KVANTUM društvo s ograničenom odgovornošću za graditeljstvo i trgovinu, OIB 25978174316, Slavonska avenija 24C, 10000 Zagreb</item>
      <item>AQUAMONT d.o.o. za graditeljstvo, trgovinu i usluge, OIB 85058985197, Ulica Marija Talana 2, 10000 Zagreb</item>
      <item>PON - PET d.o.o. za usluge, OIB 40168263011, Kuševačka ulica 52C, 10000 Zagreb</item>
      <item>Mirko Ptičar, OIB 28268459889, Ulica Dore Pejačević 5, 10000 Zagreb</item>
      <item>Rikard Bandula, OIB 39457878002, Medveščina 25, 10000 Zagreb</item>
      <item>MK-MONTLIM, d.o.o. za metaloprerađivačku djelatnost, OIB 67292588037, Dobrodolska 27, 10360 Sesvete</item>
      <item>TERRA FIRMA dioničko društvo za ulaganje u nekretnine, OIB 22198253360, Ulica Pere Budmanija 3, 10000 Zagreb</item>
      <item>BTV truck logistik društvo s ograničenom odgovornošću za proizvodnju, prijevoz i trgovinu, OIB 07831041189, Slavonska avenija 62A, 10000 Zagreb</item>
      <item>Antonija Močić, OIB 28657490092, Ulica Josipa Kosora 13, 22320 Drniš</item>
    </izvorni_sadrzaj>
    <derivirana_varijabla naziv="DomainObject.Predmet.StrankaListFormatedWithAdressOIB_1">
      <item>FINA ZAGREB, OIB 85821130368, KOTURAŠKA 43, 10000 Zagreb</item>
      <item>TVORNICA TURBINA d.o.o., OIB 32258484464, Stanka Vraza 53, 47000 Karlovac</item>
      <item>SIGMA S VL. SLAVKO PERIĆ, OIB 40207522223</item>
      <item>POLJO-PROM d.o.o. za usluge, OIB 26189340470, Križanići 27, 10020 Hrašće Turopoljsko</item>
      <item>ODRŽAVANJE I IZGRADNJA POGONA d.o.o. za proizvodnju, trgovinu i usluge, OIB 37154625188, Savska opatovina 34, Zagreb</item>
      <item>TIHOMIR BRNJANEC</item>
      <item>MIHAEL IVANOVIĆ</item>
      <item>RESINEX CROATIA d.o.o. za trgovinu i usluge, OIB 79438419256, Kreše Golika 5, Zagreb</item>
      <item>ZVONKO GULIŠ</item>
      <item>STJEPAN MATEJČIĆ</item>
      <item>JAVNA VATROGASNA POSTROJBA</item>
      <item>PIMEX, d.o.o. za proizvodnju poljoprivredne mehanizacije, vanjsku i unutarnju trgovinu, OIB 03517896862, Lukavec, Nova cesta 16, 10410 Velika Gorica</item>
      <item>E E- SERVIS ZA POPRAVAK STROJEVA VL. JAKAC ECIO, OIB 91901325663</item>
      <item>VILSTROJ društvo s ograničenom odgovornošću za usluge i trgovinu, OIB 14411754953, Mažinjica 77, 52420 Buzet</item>
      <item>SOLAR BILIĆ d.o.o. za proizvodnju energije i usluge, OIB 22052348114, Kraljevec 16, Zagreb</item>
      <item>LUKA PIRŠLJIN</item>
      <item>IVERO društvo s ograničenom odgovornošću za trgovinu i usluge, OIB 89206455960, Planinska 13, 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 43000 Bjelovar</item>
      <item>FAGUS DRV. OBRT VL. ANTUN KLJAIĆ, OIB 01290178100</item>
      <item>VAR društvo s ograničenom odgovornošću za unutarnju i vanjsku trgovinu i usluge, OIB 66402309304, Primišljanska 3, Zagreb</item>
      <item>3 K.F. d.o.o. za trgovinu i usluge, OIB 49939600448, Ivanićgradska 42, Zagreb</item>
      <item>VATROGASNA ZAJEDNICA OPĆINA POPOVAČA</item>
      <item>TRCZ RABLJENA VOZILA d.o.o. za trgovinu i usluge, OIB 39500334369, Zagrebačka 118, 10360 Sesvete</item>
      <item>IVAN KLJAIĆ</item>
      <item>JUNGO, d.o.o.  za trgovinu i usluge, turistička agencija, OIB 66632728885, Poljička cesta 22, 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 35000 Slavonski Brod</item>
      <item>AUTO-DABO društvo s ograničenom odgovornošću za trgovinu i usluge, OIB 81363721800, Kaniža/bb, 42240 Kaniža</item>
      <item>BRKOVIĆ društvo s ograničenom odgovornošću za preradu otpadnih materijala, trgovinu i usluge, OIB 69326119226, Industrijska 3, 10431 Sveta Nedelja</item>
      <item>PILANA JAKLIĆ, OIB 74345196762</item>
      <item>KLAR-IVA d.o.o. za trgovinu i usluge, OIB 03963335960, Luja Adamiča 13, Zagreb</item>
      <item>VITKOVIĆ PROM društvo s ograničenom odgovornošću za usluge, trgovinu i uvoz-izvoz, OIB 50705099618, Bocakova 48, 10380 Sveti Ivan Zelina</item>
      <item>SAMO TREBA DELATI d.o.o. za trgovinu i usluge, OIB 91854435907, Selska 8, 10437 Bestovje</item>
      <item>ZE - TRA društvo s ograničenom odgovornošću za proizvodnju, marketing i transport, OIB 84412170391, Krečaves 91a, 10380 Sveti Ivan Zelina</item>
      <item>CE-ZA-R Centar za reciklažu d.o.o., OIB 03860945174, Josipa Lončara 15, Zagreb</item>
      <item>DANICA ANTOLKOVIĆ</item>
      <item>CENTAR ZA KOMBINIRANI TRANSPORT ZAGREB, d.d. za proizvodnju, prijevoz, otpremništvo i trgovinu, OIB 49800593791, Trg senjskih uskoka 7-8, Zagreb</item>
      <item>Gordan Hudina, OIB 55156531315, Čalogovićeva Ulica 1, 10000 Zagreb</item>
      <item>CIOS CARGO društvo s ograničenom odgovornošću za iznajmljivanje vozila i opreme, OIB 15284306775, Josipa Lončara 15, 10000 Zagreb</item>
      <item>MAMIĆ PERIĆ REBERSKI RIMAC Odvjetničko društvo, društvo s ograničenom odgovornošću, OIB 32802230502, Ivana Lučića 2A, 10000 Zagreb</item>
      <item>KMAG d.o.o. zastupstvo, OIB 50122329920, Gornjostupnička 18/J, 10255 Gornji Stupnik</item>
      <item>DIART d.o.o. za proizvodnju i usluge, OIB 06185898392, Slavonska avenija 52 g, 10000 Zagreb</item>
      <item>TISKARA REPRINT d.o.o. za tiskarsku djelatnost, OIB 91226922948, Kostanjevec 37, 10000 Zagreb</item>
      <item>Grad Zagreb</item>
      <item>Kvantum gradnja društvo s ograničenom odgovornošću za graditeljstvo, OIB 62748007682, Dr. Ivana Novaka 38, 40000 Čakovec</item>
      <item>TRCZ AUTOMOBILI d.o.o. za trgovinu i usluge, OIB 49622102670, Savska Opatovina 42, 10000 Zagreb</item>
      <item>TRANS ENERGY d.o.o.</item>
      <item>AVID nekretnine d.o.o. za usluge, OIB 19679091856, Ulica Joze Kljakovića 2 A, 10360 Sesvete</item>
      <item>TRANS AUTO d.o.o. za trgovinu i usluge, OIB 31307182561, Dubrava 264, 10000 Zagreb</item>
      <item>SEKUNDARAC-RESNIK d.o.o. za trgovinu i usluge, OIB 56006189918, 3. Struge 56, 10000 Zagreb</item>
      <item>Tomislav Rosić, OIB 50124849450, Vugrinka 34, 10000 Zagreb</item>
      <item>BTV truck logistik društvo s ograničenom odgovornošću za proizvodnju, prijevoz i trgovinu, OIB 07831041189, Vučak 30, 10000 Zagreb</item>
      <item>TOMISLAV ROSIĆ</item>
      <item>ISTOK 2 PROJEKTI d.o.o</item>
      <item>PROMO LOGISTIKA d.o.o. za usluge i turistička agenija, OIB 11815688677, Radnička cesta 173, 10000 Zagreb</item>
      <item>DIZMAR d.o.o. za trgovinu i usluge, OIB 42645058618, Majstorska ulica 5, 10000 Zagreb</item>
      <item>IMPERIJ GRAĐENJE d.o.o. za građenje, trgovinu i usluge, OIB 55690697018, Ulica Vladimira Ruždjaka 8, 10360 Sesvete</item>
      <item>Dubravka Miše, OIB 39653067388, Jordanovac 111, 10000 Zagreb</item>
      <item>BRAVARIJA PTIČAR d.o.o. za usluge, OIB 91553749716, Donje Svetice 40, 10000 Zagreb</item>
      <item>Vjeko Sliško, OIB 39671682403, Ulica Ivana Bunića Vučića 7, 10000 Zagreb</item>
      <item>FENIKS SISTEMI društvo s ograničenom odgovornošću za proizvodnju, trgovinu i usluge, OIB 72843945942, Slavonska avenija 72, 10000 Zagreb</item>
      <item>KERA TERM trgovina d.o.o. za trgovinu, OIB 42570728116, Jadranska avenija 9, 10000 Zagreb</item>
      <item>KorBox d.o.o. za trgovinu i usluge, OIB 54253942164, Trgovačka ulica 6, 10000 Zagreb</item>
      <item>AKDAMAR društvo s ograničenom odgovornošću za trgovinu na veliko i posredovanje u trgovini i popravak električnih aparata, OIB 52618031570, II Trnava 9, 10000 Zagreb</item>
      <item>Primo-turizam d.o.o. za ugostiteljstvo i turizam, OIB 69922577580, Slatinska ulica 4, 10360 Sesvete</item>
      <item>DRUGI KLIK d.o.o. za usluge, OIB 11447128473, Slavonska avenija 26/2, 10000 Zagreb</item>
      <item>KVANTUM društvo s ograničenom odgovornošću za graditeljstvo i trgovinu, OIB 25978174316, Slavonska avenija 24C, 10000 Zagreb</item>
      <item>AQUAMONT d.o.o. za graditeljstvo, trgovinu i usluge, OIB 85058985197, Ulica Marija Talana 2, 10000 Zagreb</item>
      <item>PON - PET d.o.o. za usluge, OIB 40168263011, Kuševačka ulica 52C, 10000 Zagreb</item>
      <item>Mirko Ptičar, OIB 28268459889, Ulica Dore Pejačević 5, 10000 Zagreb</item>
      <item>Rikard Bandula, OIB 39457878002, Medveščina 25, 10000 Zagreb</item>
      <item>MK-MONTLIM, d.o.o. za metaloprerađivačku djelatnost, OIB 67292588037, Dobrodolska 27, 10360 Sesvete</item>
      <item>TERRA FIRMA dioničko društvo za ulaganje u nekretnine, OIB 22198253360, Ulica Pere Budmanija 3, 10000 Zagreb</item>
      <item>BTV truck logistik društvo s ograničenom odgovornošću za proizvodnju, prijevoz i trgovinu, OIB 07831041189, Slavonska avenija 62A, 10000 Zagreb</item>
      <item>Antonija Močić, OIB 28657490092, Ulica Josipa Kosora 13, 22320 Drniš</item>
    </derivirana_varijabla>
  </DomainObject.Predmet.StrankaListFormatedWithAdressOIB>
  <DomainObject.Predmet.StrankaListNazivFormated>
    <izvorni_sadrzaj>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item>TRANS ENERGY d.o.o.</item>
      <item>AVID nekretnine d.o.o. za usluge</item>
      <item>TRANS AUTO d.o.o. za trgovinu i usluge</item>
      <item>SEKUNDARAC-RESNIK d.o.o. za trgovinu i usluge</item>
      <item>Tomislav Rosić</item>
      <item>BTV truck logistik društvo s ograničenom odgovornošću za proizvodnju, prijevoz i trgovinu</item>
      <item>TOMISLAV ROSIĆ</item>
      <item>ISTOK 2 PROJEKTI d.o.o</item>
      <item>PROMO LOGISTIKA d.o.o. za usluge i turistička agenija</item>
      <item>DIZMAR d.o.o. za trgovinu i usluge</item>
      <item>IMPERIJ GRAĐENJE d.o.o. za građenje, trgovinu i usluge</item>
      <item>Dubravka Miše</item>
      <item>BRAVARIJA PTIČAR d.o.o. za usluge</item>
      <item>Vjeko Sliško</item>
      <item>FENIKS SISTEMI društvo s ograničenom odgovornošću za proizvodnju, trgovinu i usluge</item>
      <item>KERA TERM trgovina d.o.o. za trgovinu</item>
      <item>KorBox d.o.o. za trgovinu i usluge</item>
      <item>AKDAMAR društvo s ograničenom odgovornošću za trgovinu na veliko i posredovanje u trgovini i popravak električnih aparata</item>
      <item>Primo-turizam d.o.o. za ugostiteljstvo i turizam</item>
      <item>DRUGI KLIK d.o.o. za usluge</item>
      <item>KVANTUM društvo s ograničenom odgovornošću za graditeljstvo i trgovinu</item>
      <item>AQUAMONT d.o.o. za graditeljstvo, trgovinu i usluge</item>
      <item>PON - PET d.o.o. za usluge</item>
      <item>Mirko Ptičar</item>
      <item>Rikard Bandula</item>
      <item>MK-MONTLIM, d.o.o. za metaloprerađivačku djelatnost</item>
      <item>TERRA FIRMA dioničko društvo za ulaganje u nekretnine</item>
      <item>BTV truck logistik društvo s ograničenom odgovornošću za proizvodnju, prijevoz i trgovinu</item>
      <item>Antonija Močić</item>
    </izvorni_sadrzaj>
    <derivirana_varijabla naziv="DomainObject.Predmet.StrankaListNazivFormated_1">
      <item>FINA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Gordan Hudina</item>
      <item>CIOS CARGO društvo s ograničenom odgovornošću za iznajmljivanje vozila i opreme</item>
      <item>MAMIĆ PERIĆ REBERSKI RIMAC Odvjetničko društvo, društvo s ograničenom odgovornošću</item>
      <item>KMAG d.o.o. zastupstvo</item>
      <item>DIART d.o.o. za proizvodnju i usluge</item>
      <item>TISKARA REPRINT d.o.o. za tiskarsku djelatnost</item>
      <item>Grad Zagreb</item>
      <item>Kvantum gradnja društvo s ograničenom odgovornošću za graditeljstvo</item>
      <item>TRCZ AUTOMOBILI d.o.o. za trgovinu i usluge</item>
      <item>TRANS ENERGY d.o.o.</item>
      <item>AVID nekretnine d.o.o. za usluge</item>
      <item>TRANS AUTO d.o.o. za trgovinu i usluge</item>
      <item>SEKUNDARAC-RESNIK d.o.o. za trgovinu i usluge</item>
      <item>Tomislav Rosić</item>
      <item>BTV truck logistik društvo s ograničenom odgovornošću za proizvodnju, prijevoz i trgovinu</item>
      <item>TOMISLAV ROSIĆ</item>
      <item>ISTOK 2 PROJEKTI d.o.o</item>
      <item>PROMO LOGISTIKA d.o.o. za usluge i turistička agenija</item>
      <item>DIZMAR d.o.o. za trgovinu i usluge</item>
      <item>IMPERIJ GRAĐENJE d.o.o. za građenje, trgovinu i usluge</item>
      <item>Dubravka Miše</item>
      <item>BRAVARIJA PTIČAR d.o.o. za usluge</item>
      <item>Vjeko Sliško</item>
      <item>FENIKS SISTEMI društvo s ograničenom odgovornošću za proizvodnju, trgovinu i usluge</item>
      <item>KERA TERM trgovina d.o.o. za trgovinu</item>
      <item>KorBox d.o.o. za trgovinu i usluge</item>
      <item>AKDAMAR društvo s ograničenom odgovornošću za trgovinu na veliko i posredovanje u trgovini i popravak električnih aparata</item>
      <item>Primo-turizam d.o.o. za ugostiteljstvo i turizam</item>
      <item>DRUGI KLIK d.o.o. za usluge</item>
      <item>KVANTUM društvo s ograničenom odgovornošću za graditeljstvo i trgovinu</item>
      <item>AQUAMONT d.o.o. za graditeljstvo, trgovinu i usluge</item>
      <item>PON - PET d.o.o. za usluge</item>
      <item>Mirko Ptičar</item>
      <item>Rikard Bandula</item>
      <item>MK-MONTLIM, d.o.o. za metaloprerađivačku djelatnost</item>
      <item>TERRA FIRMA dioničko društvo za ulaganje u nekretnine</item>
      <item>BTV truck logistik društvo s ograničenom odgovornošću za proizvodnju, prijevoz i trgovinu</item>
      <item>Antonija Močić</item>
    </derivirana_varijabla>
  </DomainObject.Predmet.StrankaListNazivFormated>
  <DomainObject.Predmet.StrankaListNazivFormatedOIB>
    <izvorni_sadrzaj>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item>TRANS ENERGY d.o.o.</item>
      <item>AVID nekretnine d.o.o. za usluge, OIB 19679091856</item>
      <item>TRANS AUTO d.o.o. za trgovinu i usluge, OIB 31307182561</item>
      <item>SEKUNDARAC-RESNIK d.o.o. za trgovinu i usluge, OIB 56006189918</item>
      <item>Tomislav Rosić, OIB 50124849450</item>
      <item>BTV truck logistik društvo s ograničenom odgovornošću za proizvodnju, prijevoz i trgovinu, OIB 07831041189</item>
      <item>TOMISLAV ROSIĆ</item>
      <item>ISTOK 2 PROJEKTI d.o.o</item>
      <item>PROMO LOGISTIKA d.o.o. za usluge i turistička agenija, OIB 11815688677</item>
      <item>DIZMAR d.o.o. za trgovinu i usluge, OIB 42645058618</item>
      <item>IMPERIJ GRAĐENJE d.o.o. za građenje, trgovinu i usluge, OIB 55690697018</item>
      <item>Dubravka Miše, OIB 39653067388</item>
      <item>BRAVARIJA PTIČAR d.o.o. za usluge, OIB 91553749716</item>
      <item>Vjeko Sliško, OIB 39671682403</item>
      <item>FENIKS SISTEMI društvo s ograničenom odgovornošću za proizvodnju, trgovinu i usluge, OIB 72843945942</item>
      <item>KERA TERM trgovina d.o.o. za trgovinu, OIB 42570728116</item>
      <item>KorBox d.o.o. za trgovinu i usluge, OIB 54253942164</item>
      <item>AKDAMAR društvo s ograničenom odgovornošću za trgovinu na veliko i posredovanje u trgovini i popravak električnih aparata, OIB 52618031570</item>
      <item>Primo-turizam d.o.o. za ugostiteljstvo i turizam, OIB 69922577580</item>
      <item>DRUGI KLIK d.o.o. za usluge, OIB 11447128473</item>
      <item>KVANTUM društvo s ograničenom odgovornošću za graditeljstvo i trgovinu, OIB 25978174316</item>
      <item>AQUAMONT d.o.o. za graditeljstvo, trgovinu i usluge, OIB 85058985197</item>
      <item>PON - PET d.o.o. za usluge, OIB 40168263011</item>
      <item>Mirko Ptičar, OIB 28268459889</item>
      <item>Rikard Bandula, OIB 39457878002</item>
      <item>MK-MONTLIM, d.o.o. za metaloprerađivačku djelatnost, OIB 67292588037</item>
      <item>TERRA FIRMA dioničko društvo za ulaganje u nekretnine, OIB 22198253360</item>
      <item>BTV truck logistik društvo s ograničenom odgovornošću za proizvodnju, prijevoz i trgovinu, OIB 07831041189</item>
      <item>Antonija Močić, OIB 28657490092</item>
    </izvorni_sadrzaj>
    <derivirana_varijabla naziv="DomainObject.Predmet.StrankaListNazivFormatedOIB_1">
      <item>FINA ZAGREB, OIB 85821130368</item>
      <item>TVORNICA TURBINA d.o.o., OIB 32258484464</item>
      <item>SIGMA S VL. SLAVKO PERIĆ, OIB 40207522223</item>
      <item>POLJO-PROM d.o.o. za usluge, OIB 26189340470</item>
      <item>ODRŽAVANJE I IZGRADNJA POGONA d.o.o. za proizvodnju, trgovinu i usluge, OIB 37154625188</item>
      <item>TIHOMIR BRNJANEC</item>
      <item>MIHAEL IVANOVIĆ</item>
      <item>RESINEX CROATIA d.o.o. za trgovinu i usluge, OIB 79438419256</item>
      <item>ZVONKO GULIŠ</item>
      <item>STJEPAN MATEJČIĆ</item>
      <item>JAVNA VATROGASNA POSTROJBA</item>
      <item>PIMEX, d.o.o. za proizvodnju poljoprivredne mehanizacije, vanjsku i unutarnju trgovinu, OIB 03517896862</item>
      <item>E E- SERVIS ZA POPRAVAK STROJEVA VL. JAKAC ECIO, OIB 91901325663</item>
      <item>VILSTROJ društvo s ograničenom odgovornošću za usluge i trgovinu, OIB 14411754953</item>
      <item>SOLAR BILIĆ d.o.o. za proizvodnju energije i usluge, OIB 22052348114</item>
      <item>LUKA PIRŠLJIN</item>
      <item>IVERO društvo s ograničenom odgovornošću za trgovinu i usluge, OIB 89206455960</item>
      <item>DVD BIŠKUPCI, OIB 75933519360</item>
      <item>DOBROVOLJNO VATROGASNO DRUŠTVO ČAZMA, OIB 30314115980</item>
      <item>VESNA RUKAVINA</item>
      <item>JOSIP JAKOUBEK</item>
      <item>DARIO VIDOVIĆ</item>
      <item>SIROVINA društvo s ograničenom odgovornošću za ekologiju i gospodarenje otpadom, OIB 30322785480</item>
      <item>FAGUS DRV. OBRT VL. ANTUN KLJAIĆ, OIB 01290178100</item>
      <item>VAR društvo s ograničenom odgovornošću za unutarnju i vanjsku trgovinu i usluge, OIB 66402309304</item>
      <item>3 K.F. d.o.o. za trgovinu i usluge, OIB 49939600448</item>
      <item>VATROGASNA ZAJEDNICA OPĆINA POPOVAČA</item>
      <item>TRCZ RABLJENA VOZILA d.o.o. za trgovinu i usluge, OIB 39500334369</item>
      <item>IVAN KLJAIĆ</item>
      <item>JUNGO, d.o.o.  za trgovinu i usluge, turistička agencija, OIB 66632728885</item>
      <item>AUTOP. AUTOD. IVAN PAVLOVIĆ, OIB 96963825773</item>
      <item>VTROGASNA ZAJEDNICA DARUVAR</item>
      <item>BOŽIDAR BARTOL, OIB 77422815118</item>
      <item>FRANJO BOŽIĆ</item>
      <item>INFORMATIČKE TEHNOLOGIJE AUDAX d.o.o. za informatiku i poslovno savjetovanje, OIB 28434783841</item>
      <item>AUTO-DABO društvo s ograničenom odgovornošću za trgovinu i usluge, OIB 81363721800</item>
      <item>BRKOVIĆ društvo s ograničenom odgovornošću za preradu otpadnih materijala, trgovinu i usluge, OIB 69326119226</item>
      <item>PILANA JAKLIĆ, OIB 74345196762</item>
      <item>KLAR-IVA d.o.o. za trgovinu i usluge, OIB 03963335960</item>
      <item>VITKOVIĆ PROM društvo s ograničenom odgovornošću za usluge, trgovinu i uvoz-izvoz, OIB 50705099618</item>
      <item>SAMO TREBA DELATI d.o.o. za trgovinu i usluge, OIB 91854435907</item>
      <item>ZE - TRA društvo s ograničenom odgovornošću za proizvodnju, marketing i transport, OIB 84412170391</item>
      <item>CE-ZA-R Centar za reciklažu d.o.o., OIB 03860945174</item>
      <item>DANICA ANTOLKOVIĆ</item>
      <item>CENTAR ZA KOMBINIRANI TRANSPORT ZAGREB, d.d. za proizvodnju, prijevoz, otpremništvo i trgovinu, OIB 49800593791</item>
      <item>Gordan Hudina, OIB 55156531315</item>
      <item>CIOS CARGO društvo s ograničenom odgovornošću za iznajmljivanje vozila i opreme, OIB 15284306775</item>
      <item>MAMIĆ PERIĆ REBERSKI RIMAC Odvjetničko društvo, društvo s ograničenom odgovornošću, OIB 32802230502</item>
      <item>KMAG d.o.o. zastupstvo, OIB 50122329920</item>
      <item>DIART d.o.o. za proizvodnju i usluge, OIB 06185898392</item>
      <item>TISKARA REPRINT d.o.o. za tiskarsku djelatnost, OIB 91226922948</item>
      <item>Grad Zagreb</item>
      <item>Kvantum gradnja društvo s ograničenom odgovornošću za graditeljstvo, OIB 62748007682</item>
      <item>TRCZ AUTOMOBILI d.o.o. za trgovinu i usluge, OIB 49622102670</item>
      <item>TRANS ENERGY d.o.o.</item>
      <item>AVID nekretnine d.o.o. za usluge, OIB 19679091856</item>
      <item>TRANS AUTO d.o.o. za trgovinu i usluge, OIB 31307182561</item>
      <item>SEKUNDARAC-RESNIK d.o.o. za trgovinu i usluge, OIB 56006189918</item>
      <item>Tomislav Rosić, OIB 50124849450</item>
      <item>BTV truck logistik društvo s ograničenom odgovornošću za proizvodnju, prijevoz i trgovinu, OIB 07831041189</item>
      <item>TOMISLAV ROSIĆ</item>
      <item>ISTOK 2 PROJEKTI d.o.o</item>
      <item>PROMO LOGISTIKA d.o.o. za usluge i turistička agenija, OIB 11815688677</item>
      <item>DIZMAR d.o.o. za trgovinu i usluge, OIB 42645058618</item>
      <item>IMPERIJ GRAĐENJE d.o.o. za građenje, trgovinu i usluge, OIB 55690697018</item>
      <item>Dubravka Miše, OIB 39653067388</item>
      <item>BRAVARIJA PTIČAR d.o.o. za usluge, OIB 91553749716</item>
      <item>Vjeko Sliško, OIB 39671682403</item>
      <item>FENIKS SISTEMI društvo s ograničenom odgovornošću za proizvodnju, trgovinu i usluge, OIB 72843945942</item>
      <item>KERA TERM trgovina d.o.o. za trgovinu, OIB 42570728116</item>
      <item>KorBox d.o.o. za trgovinu i usluge, OIB 54253942164</item>
      <item>AKDAMAR društvo s ograničenom odgovornošću za trgovinu na veliko i posredovanje u trgovini i popravak električnih aparata, OIB 52618031570</item>
      <item>Primo-turizam d.o.o. za ugostiteljstvo i turizam, OIB 69922577580</item>
      <item>DRUGI KLIK d.o.o. za usluge, OIB 11447128473</item>
      <item>KVANTUM društvo s ograničenom odgovornošću za graditeljstvo i trgovinu, OIB 25978174316</item>
      <item>AQUAMONT d.o.o. za graditeljstvo, trgovinu i usluge, OIB 85058985197</item>
      <item>PON - PET d.o.o. za usluge, OIB 40168263011</item>
      <item>Mirko Ptičar, OIB 28268459889</item>
      <item>Rikard Bandula, OIB 39457878002</item>
      <item>MK-MONTLIM, d.o.o. za metaloprerađivačku djelatnost, OIB 67292588037</item>
      <item>TERRA FIRMA dioničko društvo za ulaganje u nekretnine, OIB 22198253360</item>
      <item>BTV truck logistik društvo s ograničenom odgovornošću za proizvodnju, prijevoz i trgovinu, OIB 07831041189</item>
      <item>Antonija Močić, OIB 28657490092</item>
    </derivirana_varijabla>
  </DomainObject.Predmet.StrankaListNazivFormatedOIB>
  <DomainObject.Predmet.ProtuStrankaListFormated>
    <izvorni_sadrzaj>
      <item>DIOKI Organska petrokemija d.d.</item>
    </izvorni_sadrzaj>
    <derivirana_varijabla naziv="DomainObject.Predmet.ProtuStrankaListFormated_1">
      <item>DIOKI Organska petrokemija d.d.</item>
    </derivirana_varijabla>
  </DomainObject.Predmet.ProtuStrankaListFormated>
  <DomainObject.Predmet.ProtuStrankaListFormatedOIB>
    <izvorni_sadrzaj>
      <item>DIOKI Organska petrokemija d.d., OIB 71451172026</item>
    </izvorni_sadrzaj>
    <derivirana_varijabla naziv="DomainObject.Predmet.ProtuStrankaListFormatedOIB_1">
      <item>DIOKI Organska petrokemija d.d., OIB 71451172026</item>
    </derivirana_varijabla>
  </DomainObject.Predmet.ProtuStrankaListFormatedOIB>
  <DomainObject.Predmet.ProtuStrankaListFormatedWithAdress>
    <izvorni_sadrzaj>
      <item>DIOKI Organska petrokemija d.d., Čulinečka cesta 252, 10000 Zagreb</item>
    </izvorni_sadrzaj>
    <derivirana_varijabla naziv="DomainObject.Predmet.ProtuStrankaListFormatedWithAdress_1">
      <item>DIOKI Organska petrokemija d.d., Čulinečka cesta 252, 10000 Zagreb</item>
    </derivirana_varijabla>
  </DomainObject.Predmet.ProtuStrankaListFormatedWithAdress>
  <DomainObject.Predmet.ProtuStrankaListFormatedWithAdressOIB>
    <izvorni_sadrzaj>
      <item>DIOKI Organska petrokemija d.d., OIB 71451172026, Čulinečka cesta 252, 10000 Zagreb</item>
    </izvorni_sadrzaj>
    <derivirana_varijabla naziv="DomainObject.Predmet.ProtuStrankaListFormatedWithAdressOIB_1">
      <item>DIOKI Organska petrokemija d.d., OIB 71451172026, Čulinečka cesta 252, 10000 Zagreb</item>
    </derivirana_varijabla>
  </DomainObject.Predmet.ProtuStrankaListFormatedWithAdressOIB>
  <DomainObject.Predmet.ProtuStrankaListNazivFormated>
    <izvorni_sadrzaj>
      <item>DIOKI Organska petrokemija d.d.</item>
    </izvorni_sadrzaj>
    <derivirana_varijabla naziv="DomainObject.Predmet.ProtuStrankaListNazivFormated_1">
      <item>DIOKI Organska petrokemija d.d.</item>
    </derivirana_varijabla>
  </DomainObject.Predmet.ProtuStrankaListNazivFormated>
  <DomainObject.Predmet.ProtuStrankaListNazivFormatedOIB>
    <izvorni_sadrzaj>
      <item>DIOKI Organska petrokemija d.d., OIB 71451172026</item>
    </izvorni_sadrzaj>
    <derivirana_varijabla naziv="DomainObject.Predmet.ProtuStrankaListNazivFormatedOIB_1">
      <item>DIOKI Organska petrokemija d.d., OIB 71451172026</item>
    </derivirana_varijabla>
  </DomainObject.Predmet.ProtuStrankaListNazivFormatedOIB>
  <DomainObject.Predmet.OstaliListFormated>
    <izvorni_sadrzaj>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item>Toni Smrček</item>
      <item>GASFIN S.A.</item>
      <item>Mandarić &amp; Einwalter, odvjetničko društvo, j.t.d.</item>
      <item>Vice Mandarić</item>
      <item>Bojan Šupuković</item>
      <item>Nenad Grof</item>
      <item>Jurica Reberski</item>
      <item>Jadranka Orešković</item>
      <item>Maja Buhin</item>
      <item>Alan Balatinec</item>
      <item>Branimir Čolić</item>
      <item>Istok 2 projekt d.o.o. za usluge</item>
      <item>APS DELTA S.A.</item>
      <item>SREDIŠNJE KLIRINŠKO DEPOZITARNO DRUŠTVO, dioničko društvo</item>
      <item>Kijac nekretnine d.d. upravljanje nekretninama</item>
      <item>Ljerka Živković</item>
      <item>EKO-BUHAČA d.o.o. za trgovinu, poljoprivredu i stočarstvo</item>
      <item>TIGRA društvo s ograničenom odgovornošću za građevinarstvo i trgovinu</item>
      <item>BAOTIĆ NEKRETNINE d.o.o. za poslovanje nekretninama</item>
      <item>ROTO TRGOVINA društvo s ograničenom odgovornšću za trgovinu i usluge</item>
      <item>BORDEN društvo s ograničenom odgovornošću za usluge i trgovinu</item>
      <item>Terra avus d.o.o. za usluge</item>
      <item>Lumex trgovina društvo s ograničenom odgovornošću za trgovinu i usluge</item>
      <item>Darko Fugaj</item>
      <item>TEXT TRADE d.o.o. za poslovne usluge</item>
      <item>Ivan Horžić</item>
      <item>Goran Glažar</item>
      <item>PRESUMA društvo s ograničenom odgovornošću za sport i turizam</item>
      <item>Adria Polymers društvo s ograničenom odgovornošću za trgovinu, projektiranje i građenje</item>
      <item>Hrvoje Spajić</item>
      <item>Frane-Matej Barišić</item>
      <item>MGL INTERNATIONAL d.o.o. za hotelijerstvo</item>
    </izvorni_sadrzaj>
    <derivirana_varijabla naziv="DomainObject.Predmet.OstaliListFormated_1">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item>Toni Smrček</item>
      <item>GASFIN S.A.</item>
      <item>Mandarić &amp; Einwalter, odvjetničko društvo, j.t.d.</item>
      <item>Vice Mandarić</item>
      <item>Bojan Šupuković</item>
      <item>Nenad Grof</item>
      <item>Jurica Reberski</item>
      <item>Jadranka Orešković</item>
      <item>Maja Buhin</item>
      <item>Alan Balatinec</item>
      <item>Branimir Čolić</item>
      <item>Istok 2 projekt d.o.o. za usluge</item>
      <item>APS DELTA S.A.</item>
      <item>SREDIŠNJE KLIRINŠKO DEPOZITARNO DRUŠTVO, dioničko društvo</item>
      <item>Kijac nekretnine d.d. upravljanje nekretninama</item>
      <item>Ljerka Živković</item>
      <item>EKO-BUHAČA d.o.o. za trgovinu, poljoprivredu i stočarstvo</item>
      <item>TIGRA društvo s ograničenom odgovornošću za građevinarstvo i trgovinu</item>
      <item>BAOTIĆ NEKRETNINE d.o.o. za poslovanje nekretninama</item>
      <item>ROTO TRGOVINA društvo s ograničenom odgovornšću za trgovinu i usluge</item>
      <item>BORDEN društvo s ograničenom odgovornošću za usluge i trgovinu</item>
      <item>Terra avus d.o.o. za usluge</item>
      <item>Lumex trgovina društvo s ograničenom odgovornošću za trgovinu i usluge</item>
      <item>Darko Fugaj</item>
      <item>TEXT TRADE d.o.o. za poslovne usluge</item>
      <item>Ivan Horžić</item>
      <item>Goran Glažar</item>
      <item>PRESUMA društvo s ograničenom odgovornošću za sport i turizam</item>
      <item>Adria Polymers društvo s ograničenom odgovornošću za trgovinu, projektiranje i građenje</item>
      <item>Hrvoje Spajić</item>
      <item>Frane-Matej Barišić</item>
      <item>MGL INTERNATIONAL d.o.o. za hotelijerstvo</item>
    </derivirana_varijabla>
  </DomainObject.Predmet.OstaliListFormated>
  <DomainObject.Predmet.OstaliListFormatedOIB>
    <izvorni_sadrzaj>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item>Toni Smrček, OIB 65267705867</item>
      <item>GASFIN S.A., OIB 21389958174</item>
      <item>Mandarić &amp; Einwalter, odvjetničko društvo, j.t.d., OIB 30953527593</item>
      <item>Vice Mandarić, OIB 16925144234</item>
      <item>Bojan Šupuković, OIB 83950054577</item>
      <item>Nenad Grof, OIB 37005474978</item>
      <item>Jurica Reberski, OIB 04868590499</item>
      <item>Jadranka Orešković, OIB 61288720188</item>
      <item>Maja Buhin, OIB 41221802880</item>
      <item>Alan Balatinec, OIB 19836946978</item>
      <item>Branimir Čolić, OIB 31257012115</item>
      <item>Istok 2 projekt d.o.o. za usluge, OIB 12696669558</item>
      <item>APS DELTA S.A., OIB 45421012929</item>
      <item>SREDIŠNJE KLIRINŠKO DEPOZITARNO DRUŠTVO, dioničko društvo, OIB 64406809162</item>
      <item>Kijac nekretnine d.d. upravljanje nekretninama, OIB 36063948499</item>
      <item>Ljerka Živković, OIB 53744804353</item>
      <item>EKO-BUHAČA d.o.o. za trgovinu, poljoprivredu i stočarstvo, OIB 31191518853</item>
      <item>TIGRA društvo s ograničenom odgovornošću za građevinarstvo i trgovinu, OIB 29830060230</item>
      <item>BAOTIĆ NEKRETNINE d.o.o. za poslovanje nekretninama, OIB 82397711055</item>
      <item>ROTO TRGOVINA društvo s ograničenom odgovornšću za trgovinu i usluge, OIB 07672587224</item>
      <item>BORDEN društvo s ograničenom odgovornošću za usluge i trgovinu, OIB 11057725162</item>
      <item>Terra avus d.o.o. za usluge, OIB 67150996490</item>
      <item>Lumex trgovina društvo s ograničenom odgovornošću za trgovinu i usluge, OIB 91711698890</item>
      <item>Darko Fugaj, OIB 35133897335</item>
      <item>TEXT TRADE d.o.o. za poslovne usluge, OIB 11645931568</item>
      <item>Ivan Horžić, OIB 61044328628</item>
      <item>Goran Glažar, OIB 26657891620</item>
      <item>PRESUMA društvo s ograničenom odgovornošću za sport i turizam, OIB 38735905827</item>
      <item>Adria Polymers društvo s ograničenom odgovornošću za trgovinu, projektiranje i građenje, OIB 80262277083</item>
      <item>Hrvoje Spajić, OIB 79880553981</item>
      <item>Frane-Matej Barišić, OIB 76335491461</item>
      <item>MGL INTERNATIONAL d.o.o. za hotelijerstvo, OIB 38348981192</item>
    </izvorni_sadrzaj>
    <derivirana_varijabla naziv="DomainObject.Predmet.OstaliListFormatedOIB_1">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item>Toni Smrček, OIB 65267705867</item>
      <item>GASFIN S.A., OIB 21389958174</item>
      <item>Mandarić &amp; Einwalter, odvjetničko društvo, j.t.d., OIB 30953527593</item>
      <item>Vice Mandarić, OIB 16925144234</item>
      <item>Bojan Šupuković, OIB 83950054577</item>
      <item>Nenad Grof, OIB 37005474978</item>
      <item>Jurica Reberski, OIB 04868590499</item>
      <item>Jadranka Orešković, OIB 61288720188</item>
      <item>Maja Buhin, OIB 41221802880</item>
      <item>Alan Balatinec, OIB 19836946978</item>
      <item>Branimir Čolić, OIB 31257012115</item>
      <item>Istok 2 projekt d.o.o. za usluge, OIB 12696669558</item>
      <item>APS DELTA S.A., OIB 45421012929</item>
      <item>SREDIŠNJE KLIRINŠKO DEPOZITARNO DRUŠTVO, dioničko društvo, OIB 64406809162</item>
      <item>Kijac nekretnine d.d. upravljanje nekretninama, OIB 36063948499</item>
      <item>Ljerka Živković, OIB 53744804353</item>
      <item>EKO-BUHAČA d.o.o. za trgovinu, poljoprivredu i stočarstvo, OIB 31191518853</item>
      <item>TIGRA društvo s ograničenom odgovornošću za građevinarstvo i trgovinu, OIB 29830060230</item>
      <item>BAOTIĆ NEKRETNINE d.o.o. za poslovanje nekretninama, OIB 82397711055</item>
      <item>ROTO TRGOVINA društvo s ograničenom odgovornšću za trgovinu i usluge, OIB 07672587224</item>
      <item>BORDEN društvo s ograničenom odgovornošću za usluge i trgovinu, OIB 11057725162</item>
      <item>Terra avus d.o.o. za usluge, OIB 67150996490</item>
      <item>Lumex trgovina društvo s ograničenom odgovornošću za trgovinu i usluge, OIB 91711698890</item>
      <item>Darko Fugaj, OIB 35133897335</item>
      <item>TEXT TRADE d.o.o. za poslovne usluge, OIB 11645931568</item>
      <item>Ivan Horžić, OIB 61044328628</item>
      <item>Goran Glažar, OIB 26657891620</item>
      <item>PRESUMA društvo s ograničenom odgovornošću za sport i turizam, OIB 38735905827</item>
      <item>Adria Polymers društvo s ograničenom odgovornošću za trgovinu, projektiranje i građenje, OIB 80262277083</item>
      <item>Hrvoje Spajić, OIB 79880553981</item>
      <item>Frane-Matej Barišić, OIB 76335491461</item>
      <item>MGL INTERNATIONAL d.o.o. za hotelijerstvo, OIB 38348981192</item>
    </derivirana_varijabla>
  </DomainObject.Predmet.OstaliListFormatedOIB>
  <DomainObject.Predmet.OstaliListFormatedWithAdress>
    <izvorni_sadrzaj>
      <item>Leo Dolezil, Wickerhauserova 16A, 10000 Zagreb</item>
      <item>Marija Vujčić Turkulin, Vrtlarska 3, 10000 Zagreb</item>
      <item>H-ABDUCO društvo s ograničenom odgovornošću za usluge, Slavonska avenija 6A, 10000 Zagreb</item>
      <item>Ministarstvo financija, Porezna uprava, Avenija Dubrovnik 32, 10000 Zagreb</item>
      <item>Zagrabačke nekretnine d. o. o., Nova Ves 17, 10000 Zagreb</item>
      <item>Helb d. o. o., Slavka Kolara 4, 10370 Dugo Selo</item>
      <item>Ivica Ratković, Rafe Barišića 22, 10000 Zagreb</item>
      <item>Inga Grgić, Voćarska 3, 10255 Gornji Stupnik</item>
      <item>Grad Zagreb, Stjepana Radića 1, 10000 Zagreb</item>
      <item>ZAGREBAČKA BANKA DIONIČKO DRUŠTVO, Paromlinska 2, 10000 Zagreb</item>
      <item>HRVATSKA BANKA ZA OBNOVU I RAZVITAK, Strossmayerov Trg 9, 10000 Zagreb</item>
      <item>NEKRETNINE PLUS društvo s ograničenom odgovornošću za upravljanje nekretninama, Varaždinska ulica, I odvojak 11, 42000 Jalkovec</item>
      <item>BANKA KOVANICA dioničko društvo, Petra Preradovića 29, 42000 Varaždin</item>
      <item>HYPO INTERNATIONAL, nema, nema Klagenfurt</item>
      <item>Raiffeisenbank Austria d.d., Petrinjska 59, 10000 Zagreb</item>
      <item>Siemens dioničko društvo za elektrotehniku, Heinzelova 70/a, 10000 Zagreb</item>
      <item>KARLOVAČKA BANKA dioničko društvo, Ivana Gorana Kovačića 1, 47000 Karlovac</item>
      <item>MAMIĆ PERIĆ REBERSKI RIMAC Odvjetničko društvo, društvo s ograničenom odgovornošću, Ivana Lučića 2A,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Dr. Ivana Novaka 38, 40000 Čakovec</item>
      <item>Odvjetničko društvo Balatinec i Nikolić društvo s ograničenom odgovornošću, Jurišićeva 25, 10000 Zagreb</item>
      <item>Toni Smrček, Heinzelova 33A, 10000 Zagreb</item>
      <item>GASFIN S.A., Route D'arlon 45, 8009 Strassen</item>
      <item>Mandarić &amp; Einwalter, odvjetničko društvo, j.t.d., Prilaz Gjure Deželića 19, 10000 Zagreb</item>
      <item>Vice Mandarić, Prilaz Gjure Deželića 19, 10000 Zagreb</item>
      <item>Bojan Šupuković, Maksimirska cesta 103., 10000 Zagreb</item>
      <item>Nenad Grof, Nikole Pavića 7, 10000 Zagreb</item>
      <item>Jurica Reberski, Radnička c. 80, 10000 Zagreb</item>
      <item>Jadranka Orešković, Radnička cesta 80, 10000 Zagreb</item>
      <item>Maja Buhin, Kneza Borne 14/II, 10000 Zagreb</item>
      <item>Alan Balatinec, Jurišićeva 25, 10000 Zagreb</item>
      <item>Branimir Čolić, Užarska 28, 51000 Rijeka</item>
      <item>Istok 2 projekt d.o.o. za usluge, Slavonska avenija 24C, 10000 Zagreb</item>
      <item>APS DELTA S.A., Rue Eugène Ruppert 6, 2453 Luksembourg</item>
      <item>SREDIŠNJE KLIRINŠKO DEPOZITARNO DRUŠTVO, dioničko društvo, Ulica Vjekoslava Heinzela 62A, 10000 Zagreb</item>
      <item>Kijac nekretnine d.d. upravljanje nekretninama, Poje 1, 51511 Omišalj</item>
      <item>Ljerka Živković, Kraljevićeva 8b, 10000 Zagreb</item>
      <item>EKO-BUHAČA d.o.o. za trgovinu, poljoprivredu i stočarstvo, Glavna 50, 32213 Mlaka Antinska</item>
      <item>TIGRA društvo s ograničenom odgovornošću za građevinarstvo i trgovinu, Ivanićgradska ulica 22, 10000 Zagreb</item>
      <item>BAOTIĆ NEKRETNINE d.o.o. za poslovanje nekretninama, Maksimirska cesta 282, 10000 Zagreb</item>
      <item>ROTO TRGOVINA društvo s ograničenom odgovornšću za trgovinu i usluge, Samoborska cesta 348, 10000 Zagreb</item>
      <item>BORDEN društvo s ograničenom odgovornošću za usluge i trgovinu, Ulica Side Košutić 2, 10000 Zagreb</item>
      <item>Terra avus d.o.o. za usluge, Podlug 22, 23420 Podlug</item>
      <item>Lumex trgovina društvo s ograničenom odgovornošću za trgovinu i usluge, Ulica Matije-Petra Katančića 12C, 10430 Samobor</item>
      <item>Darko Fugaj, Gradec 133, 10340 Gradec</item>
      <item>TEXT TRADE d.o.o. za poslovne usluge, Put Petrića 43G, 23000 Zadar</item>
      <item>Ivan Horžić, Prilaz Josipa Torbarine 2, 23000 Zadar</item>
      <item>Goran Glažar, Glavani 17, 51000 Kostrena</item>
      <item>PRESUMA društvo s ograničenom odgovornošću za sport i turizam, Gromačine 20, 51511 Njivice</item>
      <item>Adria Polymers društvo s ograničenom odgovornošću za trgovinu, projektiranje i građenje, Poje 1, 51511 Omišalj</item>
      <item>Hrvoje Spajić, Preradovićeva 24, 10000 Zagreb</item>
      <item>Frane-Matej Barišić</item>
      <item>MGL INTERNATIONAL d.o.o. za hotelijerstvo, Emila Antića 68, 51260 Selce</item>
    </izvorni_sadrzaj>
    <derivirana_varijabla naziv="DomainObject.Predmet.OstaliListFormatedWithAdress_1">
      <item>Leo Dolezil, Wickerhauserova 16A, 10000 Zagreb</item>
      <item>Marija Vujčić Turkulin, Vrtlarska 3, 10000 Zagreb</item>
      <item>H-ABDUCO društvo s ograničenom odgovornošću za usluge, Slavonska avenija 6A, 10000 Zagreb</item>
      <item>Ministarstvo financija, Porezna uprava, Avenija Dubrovnik 32, 10000 Zagreb</item>
      <item>Zagrabačke nekretnine d. o. o., Nova Ves 17, 10000 Zagreb</item>
      <item>Helb d. o. o., Slavka Kolara 4, 10370 Dugo Selo</item>
      <item>Ivica Ratković, Rafe Barišića 22, 10000 Zagreb</item>
      <item>Inga Grgić, Voćarska 3, 10255 Gornji Stupnik</item>
      <item>Grad Zagreb, Stjepana Radića 1, 10000 Zagreb</item>
      <item>ZAGREBAČKA BANKA DIONIČKO DRUŠTVO, Paromlinska 2, 10000 Zagreb</item>
      <item>HRVATSKA BANKA ZA OBNOVU I RAZVITAK, Strossmayerov Trg 9, 10000 Zagreb</item>
      <item>NEKRETNINE PLUS društvo s ograničenom odgovornošću za upravljanje nekretninama, Varaždinska ulica, I odvojak 11, 42000 Jalkovec</item>
      <item>BANKA KOVANICA dioničko društvo, Petra Preradovića 29, 42000 Varaždin</item>
      <item>HYPO INTERNATIONAL, nema, nema Klagenfurt</item>
      <item>Raiffeisenbank Austria d.d., Petrinjska 59, 10000 Zagreb</item>
      <item>Siemens dioničko društvo za elektrotehniku, Heinzelova 70/a, 10000 Zagreb</item>
      <item>KARLOVAČKA BANKA dioničko društvo, Ivana Gorana Kovačića 1, 47000 Karlovac</item>
      <item>MAMIĆ PERIĆ REBERSKI RIMAC Odvjetničko društvo, društvo s ograničenom odgovornošću, Ivana Lučića 2A,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Dr. Ivana Novaka 38, 40000 Čakovec</item>
      <item>Odvjetničko društvo Balatinec i Nikolić društvo s ograničenom odgovornošću, Jurišićeva 25, 10000 Zagreb</item>
      <item>Toni Smrček, Heinzelova 33A, 10000 Zagreb</item>
      <item>GASFIN S.A., Route D'arlon 45, 8009 Strassen</item>
      <item>Mandarić &amp; Einwalter, odvjetničko društvo, j.t.d., Prilaz Gjure Deželića 19, 10000 Zagreb</item>
      <item>Vice Mandarić, Prilaz Gjure Deželića 19, 10000 Zagreb</item>
      <item>Bojan Šupuković, Maksimirska cesta 103., 10000 Zagreb</item>
      <item>Nenad Grof, Nikole Pavića 7, 10000 Zagreb</item>
      <item>Jurica Reberski, Radnička c. 80, 10000 Zagreb</item>
      <item>Jadranka Orešković, Radnička cesta 80, 10000 Zagreb</item>
      <item>Maja Buhin, Kneza Borne 14/II, 10000 Zagreb</item>
      <item>Alan Balatinec, Jurišićeva 25, 10000 Zagreb</item>
      <item>Branimir Čolić, Užarska 28, 51000 Rijeka</item>
      <item>Istok 2 projekt d.o.o. za usluge, Slavonska avenija 24C, 10000 Zagreb</item>
      <item>APS DELTA S.A., Rue Eugène Ruppert 6, 2453 Luksembourg</item>
      <item>SREDIŠNJE KLIRINŠKO DEPOZITARNO DRUŠTVO, dioničko društvo, Ulica Vjekoslava Heinzela 62A, 10000 Zagreb</item>
      <item>Kijac nekretnine d.d. upravljanje nekretninama, Poje 1, 51511 Omišalj</item>
      <item>Ljerka Živković, Kraljevićeva 8b, 10000 Zagreb</item>
      <item>EKO-BUHAČA d.o.o. za trgovinu, poljoprivredu i stočarstvo, Glavna 50, 32213 Mlaka Antinska</item>
      <item>TIGRA društvo s ograničenom odgovornošću za građevinarstvo i trgovinu, Ivanićgradska ulica 22, 10000 Zagreb</item>
      <item>BAOTIĆ NEKRETNINE d.o.o. za poslovanje nekretninama, Maksimirska cesta 282, 10000 Zagreb</item>
      <item>ROTO TRGOVINA društvo s ograničenom odgovornšću za trgovinu i usluge, Samoborska cesta 348, 10000 Zagreb</item>
      <item>BORDEN društvo s ograničenom odgovornošću za usluge i trgovinu, Ulica Side Košutić 2, 10000 Zagreb</item>
      <item>Terra avus d.o.o. za usluge, Podlug 22, 23420 Podlug</item>
      <item>Lumex trgovina društvo s ograničenom odgovornošću za trgovinu i usluge, Ulica Matije-Petra Katančića 12C, 10430 Samobor</item>
      <item>Darko Fugaj, Gradec 133, 10340 Gradec</item>
      <item>TEXT TRADE d.o.o. za poslovne usluge, Put Petrića 43G, 23000 Zadar</item>
      <item>Ivan Horžić, Prilaz Josipa Torbarine 2, 23000 Zadar</item>
      <item>Goran Glažar, Glavani 17, 51000 Kostrena</item>
      <item>PRESUMA društvo s ograničenom odgovornošću za sport i turizam, Gromačine 20, 51511 Njivice</item>
      <item>Adria Polymers društvo s ograničenom odgovornošću za trgovinu, projektiranje i građenje, Poje 1, 51511 Omišalj</item>
      <item>Hrvoje Spajić, Preradovićeva 24, 10000 Zagreb</item>
      <item>Frane-Matej Barišić</item>
      <item>MGL INTERNATIONAL d.o.o. za hotelijerstvo, Emila Antića 68, 51260 Selce</item>
    </derivirana_varijabla>
  </DomainObject.Predmet.OstaliListFormatedWithAdress>
  <DomainObject.Predmet.OstaliListFormatedWithAdressOIB>
    <izvorni_sadrzaj>
      <item>Leo Dolezil, OIB 58098157434, Wickerhauserova 16A, 10000 Zagreb</item>
      <item>Marija Vujčić Turkulin, OIB 22593287559, Vrtlarska 3, 10000 Zagreb</item>
      <item>H-ABDUCO društvo s ograničenom odgovornošću za usluge, OIB 13667298928, Slavonska avenija 6A, 10000 Zagreb</item>
      <item>Ministarstvo financija, Porezna uprava, Avenija Dubrovnik 32, 10000 Zagreb</item>
      <item>Zagrabačke nekretnine d. o. o., OIB 15364543303, Nova Ves 17, 10000 Zagreb</item>
      <item>Helb d. o. o., OIB 38935991904, Slavka Kolara 4, 10370 Dugo Selo</item>
      <item>Ivica Ratković, OIB 89868920596, Rafe Barišića 22, 10000 Zagreb</item>
      <item>Inga Grgić, OIB 61067316396, Voćarska 3, 10255 Gornji Stupnik</item>
      <item>Grad Zagreb, OIB 61817894937, Stjepana Radića 1, 10000 Zagreb</item>
      <item>ZAGREBAČKA BANKA DIONIČKO DRUŠTVO, OIB 92963223473, Paromlinska 2, 10000 Zagreb</item>
      <item>HRVATSKA BANKA ZA OBNOVU I RAZVITAK, OIB 26702280390, Strossmayerov Trg 9, 10000 Zagreb</item>
      <item>NEKRETNINE PLUS društvo s ograničenom odgovornošću za upravljanje nekretninama, OIB 56542840869, Varaždinska ulica, I odvojak 11, 42000 Jalkovec</item>
      <item>BANKA KOVANICA dioničko društvo, OIB 33039197637, Petra Preradovića 29, 42000 Varaždin</item>
      <item>HYPO INTERNATIONAL, nema, nema Klagenfurt</item>
      <item>Raiffeisenbank Austria d.d., OIB 53056966535, Petrinjska 59, 10000 Zagreb</item>
      <item>Siemens dioničko društvo za elektrotehniku, OIB 12673471493, Heinzelova 70/a, 10000 Zagreb</item>
      <item>KARLOVAČKA BANKA dioničko društvo, OIB 08106331075, Ivana Gorana Kovačića 1, 47000 Karlovac</item>
      <item>MAMIĆ PERIĆ REBERSKI RIMAC Odvjetničko društvo, društvo s ograničenom odgovornošću, OIB 32802230502, Ivana Lučića 2A,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OIB 62748007682, Dr. Ivana Novaka 38, 40000 Čakovec</item>
      <item>Odvjetničko društvo Balatinec i Nikolić društvo s ograničenom odgovornošću, OIB 55497820258, Jurišićeva 25, 10000 Zagreb</item>
      <item>Toni Smrček, OIB 65267705867, Heinzelova 33A, 10000 Zagreb</item>
      <item>GASFIN S.A., OIB 21389958174, Route D'arlon 45, 8009 Strassen</item>
      <item>Mandarić &amp; Einwalter, odvjetničko društvo, j.t.d., OIB 30953527593, Prilaz Gjure Deželića 19, 10000 Zagreb</item>
      <item>Vice Mandarić, OIB 16925144234, Prilaz Gjure Deželića 19, 10000 Zagreb</item>
      <item>Bojan Šupuković, OIB 83950054577, Maksimirska cesta 103., 10000 Zagreb</item>
      <item>Nenad Grof, OIB 37005474978, Nikole Pavića 7, 10000 Zagreb</item>
      <item>Jurica Reberski, OIB 04868590499, Radnička c. 80, 10000 Zagreb</item>
      <item>Jadranka Orešković, OIB 61288720188, Radnička cesta 80, 10000 Zagreb</item>
      <item>Maja Buhin, OIB 41221802880, Kneza Borne 14/II, 10000 Zagreb</item>
      <item>Alan Balatinec, OIB 19836946978, Jurišićeva 25, 10000 Zagreb</item>
      <item>Branimir Čolić, OIB 31257012115, Užarska 28, 51000 Rijeka</item>
      <item>Istok 2 projekt d.o.o. za usluge, OIB 12696669558, Slavonska avenija 24C, 10000 Zagreb</item>
      <item>APS DELTA S.A., OIB 45421012929, Rue Eugène Ruppert 6, 2453 Luksembourg</item>
      <item>SREDIŠNJE KLIRINŠKO DEPOZITARNO DRUŠTVO, dioničko društvo, OIB 64406809162, Ulica Vjekoslava Heinzela 62A, 10000 Zagreb</item>
      <item>Kijac nekretnine d.d. upravljanje nekretninama, OIB 36063948499, Poje 1, 51511 Omišalj</item>
      <item>Ljerka Živković, OIB 53744804353, Kraljevićeva 8b, 10000 Zagreb</item>
      <item>EKO-BUHAČA d.o.o. za trgovinu, poljoprivredu i stočarstvo, OIB 31191518853, Glavna 50, 32213 Mlaka Antinska</item>
      <item>TIGRA društvo s ograničenom odgovornošću za građevinarstvo i trgovinu, OIB 29830060230, Ivanićgradska ulica 22, 10000 Zagreb</item>
      <item>BAOTIĆ NEKRETNINE d.o.o. za poslovanje nekretninama, OIB 82397711055, Maksimirska cesta 282, 10000 Zagreb</item>
      <item>ROTO TRGOVINA društvo s ograničenom odgovornšću za trgovinu i usluge, OIB 07672587224, Samoborska cesta 348, 10000 Zagreb</item>
      <item>BORDEN društvo s ograničenom odgovornošću za usluge i trgovinu, OIB 11057725162, Ulica Side Košutić 2, 10000 Zagreb</item>
      <item>Terra avus d.o.o. za usluge, OIB 67150996490, Podlug 22, 23420 Podlug</item>
      <item>Lumex trgovina društvo s ograničenom odgovornošću za trgovinu i usluge, OIB 91711698890, Ulica Matije-Petra Katančića 12C, 10430 Samobor</item>
      <item>Darko Fugaj, OIB 35133897335, Gradec 133, 10340 Gradec</item>
      <item>TEXT TRADE d.o.o. za poslovne usluge, OIB 11645931568, Put Petrića 43G, 23000 Zadar</item>
      <item>Ivan Horžić, OIB 61044328628, Prilaz Josipa Torbarine 2, 23000 Zadar</item>
      <item>Goran Glažar, OIB 26657891620, Glavani 17, 51000 Kostrena</item>
      <item>PRESUMA društvo s ograničenom odgovornošću za sport i turizam, OIB 38735905827, Gromačine 20, 51511 Njivice</item>
      <item>Adria Polymers društvo s ograničenom odgovornošću za trgovinu, projektiranje i građenje, OIB 80262277083, Poje 1, 51511 Omišalj</item>
      <item>Hrvoje Spajić, OIB 79880553981, Preradovićeva 24, 10000 Zagreb</item>
      <item>Frane-Matej Barišić, OIB 76335491461</item>
      <item>MGL INTERNATIONAL d.o.o. za hotelijerstvo, OIB 38348981192, Emila Antića 68, 51260 Selce</item>
    </izvorni_sadrzaj>
    <derivirana_varijabla naziv="DomainObject.Predmet.OstaliListFormatedWithAdressOIB_1">
      <item>Leo Dolezil, OIB 58098157434, Wickerhauserova 16A, 10000 Zagreb</item>
      <item>Marija Vujčić Turkulin, OIB 22593287559, Vrtlarska 3, 10000 Zagreb</item>
      <item>H-ABDUCO društvo s ograničenom odgovornošću za usluge, OIB 13667298928, Slavonska avenija 6A, 10000 Zagreb</item>
      <item>Ministarstvo financija, Porezna uprava, Avenija Dubrovnik 32, 10000 Zagreb</item>
      <item>Zagrabačke nekretnine d. o. o., OIB 15364543303, Nova Ves 17, 10000 Zagreb</item>
      <item>Helb d. o. o., OIB 38935991904, Slavka Kolara 4, 10370 Dugo Selo</item>
      <item>Ivica Ratković, OIB 89868920596, Rafe Barišića 22, 10000 Zagreb</item>
      <item>Inga Grgić, OIB 61067316396, Voćarska 3, 10255 Gornji Stupnik</item>
      <item>Grad Zagreb, OIB 61817894937, Stjepana Radića 1, 10000 Zagreb</item>
      <item>ZAGREBAČKA BANKA DIONIČKO DRUŠTVO, OIB 92963223473, Paromlinska 2, 10000 Zagreb</item>
      <item>HRVATSKA BANKA ZA OBNOVU I RAZVITAK, OIB 26702280390, Strossmayerov Trg 9, 10000 Zagreb</item>
      <item>NEKRETNINE PLUS društvo s ograničenom odgovornošću za upravljanje nekretninama, OIB 56542840869, Varaždinska ulica, I odvojak 11, 42000 Jalkovec</item>
      <item>BANKA KOVANICA dioničko društvo, OIB 33039197637, Petra Preradovića 29, 42000 Varaždin</item>
      <item>HYPO INTERNATIONAL, nema, nema Klagenfurt</item>
      <item>Raiffeisenbank Austria d.d., OIB 53056966535, Petrinjska 59, 10000 Zagreb</item>
      <item>Siemens dioničko društvo za elektrotehniku, OIB 12673471493, Heinzelova 70/a, 10000 Zagreb</item>
      <item>KARLOVAČKA BANKA dioničko društvo, OIB 08106331075, Ivana Gorana Kovačića 1, 47000 Karlovac</item>
      <item>MAMIĆ PERIĆ REBERSKI RIMAC Odvjetničko društvo, društvo s ograničenom odgovornošću, OIB 32802230502, Ivana Lučića 2A, 10000 Zagreb</item>
      <item>Ivan Stanko Maleš, Ulica grada Vukovara 269f, 10000 Zagreb</item>
      <item>Goran Durmiš, Preradovićeva 24, 10000 Zagreb</item>
      <item>Ivana Radeljak, Masarykova 13, 10000 Zagreb</item>
      <item>HETA ASSET RESOLUTION AG, /, Klagenfurt</item>
      <item>Tea Žunić, Prolaz Marije Kucifikse Kozulić 2, 51000 Rijeka</item>
      <item>Vesna Pavličević, Bednjanska 8a, 10000 Zagreb</item>
      <item>Kvantum gradnja društvo s ograničenom odgovornošću za graditeljstvo, OIB 62748007682, Dr. Ivana Novaka 38, 40000 Čakovec</item>
      <item>Odvjetničko društvo Balatinec i Nikolić društvo s ograničenom odgovornošću, OIB 55497820258, Jurišićeva 25, 10000 Zagreb</item>
      <item>Toni Smrček, OIB 65267705867, Heinzelova 33A, 10000 Zagreb</item>
      <item>GASFIN S.A., OIB 21389958174, Route D'arlon 45, 8009 Strassen</item>
      <item>Mandarić &amp; Einwalter, odvjetničko društvo, j.t.d., OIB 30953527593, Prilaz Gjure Deželića 19, 10000 Zagreb</item>
      <item>Vice Mandarić, OIB 16925144234, Prilaz Gjure Deželića 19, 10000 Zagreb</item>
      <item>Bojan Šupuković, OIB 83950054577, Maksimirska cesta 103., 10000 Zagreb</item>
      <item>Nenad Grof, OIB 37005474978, Nikole Pavića 7, 10000 Zagreb</item>
      <item>Jurica Reberski, OIB 04868590499, Radnička c. 80, 10000 Zagreb</item>
      <item>Jadranka Orešković, OIB 61288720188, Radnička cesta 80, 10000 Zagreb</item>
      <item>Maja Buhin, OIB 41221802880, Kneza Borne 14/II, 10000 Zagreb</item>
      <item>Alan Balatinec, OIB 19836946978, Jurišićeva 25, 10000 Zagreb</item>
      <item>Branimir Čolić, OIB 31257012115, Užarska 28, 51000 Rijeka</item>
      <item>Istok 2 projekt d.o.o. za usluge, OIB 12696669558, Slavonska avenija 24C, 10000 Zagreb</item>
      <item>APS DELTA S.A., OIB 45421012929, Rue Eugène Ruppert 6, 2453 Luksembourg</item>
      <item>SREDIŠNJE KLIRINŠKO DEPOZITARNO DRUŠTVO, dioničko društvo, OIB 64406809162, Ulica Vjekoslava Heinzela 62A, 10000 Zagreb</item>
      <item>Kijac nekretnine d.d. upravljanje nekretninama, OIB 36063948499, Poje 1, 51511 Omišalj</item>
      <item>Ljerka Živković, OIB 53744804353, Kraljevićeva 8b, 10000 Zagreb</item>
      <item>EKO-BUHAČA d.o.o. za trgovinu, poljoprivredu i stočarstvo, OIB 31191518853, Glavna 50, 32213 Mlaka Antinska</item>
      <item>TIGRA društvo s ograničenom odgovornošću za građevinarstvo i trgovinu, OIB 29830060230, Ivanićgradska ulica 22, 10000 Zagreb</item>
      <item>BAOTIĆ NEKRETNINE d.o.o. za poslovanje nekretninama, OIB 82397711055, Maksimirska cesta 282, 10000 Zagreb</item>
      <item>ROTO TRGOVINA društvo s ograničenom odgovornšću za trgovinu i usluge, OIB 07672587224, Samoborska cesta 348, 10000 Zagreb</item>
      <item>BORDEN društvo s ograničenom odgovornošću za usluge i trgovinu, OIB 11057725162, Ulica Side Košutić 2, 10000 Zagreb</item>
      <item>Terra avus d.o.o. za usluge, OIB 67150996490, Podlug 22, 23420 Podlug</item>
      <item>Lumex trgovina društvo s ograničenom odgovornošću za trgovinu i usluge, OIB 91711698890, Ulica Matije-Petra Katančića 12C, 10430 Samobor</item>
      <item>Darko Fugaj, OIB 35133897335, Gradec 133, 10340 Gradec</item>
      <item>TEXT TRADE d.o.o. za poslovne usluge, OIB 11645931568, Put Petrića 43G, 23000 Zadar</item>
      <item>Ivan Horžić, OIB 61044328628, Prilaz Josipa Torbarine 2, 23000 Zadar</item>
      <item>Goran Glažar, OIB 26657891620, Glavani 17, 51000 Kostrena</item>
      <item>PRESUMA društvo s ograničenom odgovornošću za sport i turizam, OIB 38735905827, Gromačine 20, 51511 Njivice</item>
      <item>Adria Polymers društvo s ograničenom odgovornošću za trgovinu, projektiranje i građenje, OIB 80262277083, Poje 1, 51511 Omišalj</item>
      <item>Hrvoje Spajić, OIB 79880553981, Preradovićeva 24, 10000 Zagreb</item>
      <item>Frane-Matej Barišić, OIB 76335491461</item>
      <item>MGL INTERNATIONAL d.o.o. za hotelijerstvo, OIB 38348981192, Emila Antića 68, 51260 Selce</item>
    </derivirana_varijabla>
  </DomainObject.Predmet.OstaliListFormatedWithAdressOIB>
  <DomainObject.Predmet.OstaliListNazivFormated>
    <izvorni_sadrzaj>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item>Toni Smrček</item>
      <item>GASFIN S.A.</item>
      <item>Mandarić &amp; Einwalter, odvjetničko društvo, j.t.d.</item>
      <item>Vice Mandarić</item>
      <item>Bojan Šupuković</item>
      <item>Nenad Grof</item>
      <item>Jurica Reberski</item>
      <item>Jadranka Orešković</item>
      <item>Maja Buhin</item>
      <item>Alan Balatinec</item>
      <item>Branimir Čolić</item>
      <item>Istok 2 projekt d.o.o. za usluge</item>
      <item>APS DELTA S.A.</item>
      <item>SREDIŠNJE KLIRINŠKO DEPOZITARNO DRUŠTVO, dioničko društvo</item>
      <item>Kijac nekretnine d.d. upravljanje nekretninama</item>
      <item>Ljerka Živković</item>
      <item>EKO-BUHAČA d.o.o. za trgovinu, poljoprivredu i stočarstvo</item>
      <item>TIGRA društvo s ograničenom odgovornošću za građevinarstvo i trgovinu</item>
      <item>BAOTIĆ NEKRETNINE d.o.o. za poslovanje nekretninama</item>
      <item>ROTO TRGOVINA društvo s ograničenom odgovornšću za trgovinu i usluge</item>
      <item>BORDEN društvo s ograničenom odgovornošću za usluge i trgovinu</item>
      <item>Terra avus d.o.o. za usluge</item>
      <item>Lumex trgovina društvo s ograničenom odgovornošću za trgovinu i usluge</item>
      <item>Darko Fugaj</item>
      <item>TEXT TRADE d.o.o. za poslovne usluge</item>
      <item>Ivan Horžić</item>
      <item>Goran Glažar</item>
      <item>PRESUMA društvo s ograničenom odgovornošću za sport i turizam</item>
      <item>Adria Polymers društvo s ograničenom odgovornošću za trgovinu, projektiranje i građenje</item>
      <item>Hrvoje Spajić</item>
      <item>Frane-Matej Barišić</item>
      <item>MGL INTERNATIONAL d.o.o. za hotelijerstvo</item>
    </izvorni_sadrzaj>
    <derivirana_varijabla naziv="DomainObject.Predmet.OstaliListNazivFormated_1">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ZAGREBAČKA BANKA DIONIČKO DRUŠTVO</item>
      <item>HRVATSKA BANKA ZA OBNOVU I RAZVITAK</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HETA ASSET RESOLUTION AG</item>
      <item>Tea Žunić</item>
      <item>Vesna Pavličević</item>
      <item>Kvantum gradnja društvo s ograničenom odgovornošću za graditeljstvo</item>
      <item>Odvjetničko društvo Balatinec i Nikolić društvo s ograničenom odgovornošću</item>
      <item>Toni Smrček</item>
      <item>GASFIN S.A.</item>
      <item>Mandarić &amp; Einwalter, odvjetničko društvo, j.t.d.</item>
      <item>Vice Mandarić</item>
      <item>Bojan Šupuković</item>
      <item>Nenad Grof</item>
      <item>Jurica Reberski</item>
      <item>Jadranka Orešković</item>
      <item>Maja Buhin</item>
      <item>Alan Balatinec</item>
      <item>Branimir Čolić</item>
      <item>Istok 2 projekt d.o.o. za usluge</item>
      <item>APS DELTA S.A.</item>
      <item>SREDIŠNJE KLIRINŠKO DEPOZITARNO DRUŠTVO, dioničko društvo</item>
      <item>Kijac nekretnine d.d. upravljanje nekretninama</item>
      <item>Ljerka Živković</item>
      <item>EKO-BUHAČA d.o.o. za trgovinu, poljoprivredu i stočarstvo</item>
      <item>TIGRA društvo s ograničenom odgovornošću za građevinarstvo i trgovinu</item>
      <item>BAOTIĆ NEKRETNINE d.o.o. za poslovanje nekretninama</item>
      <item>ROTO TRGOVINA društvo s ograničenom odgovornšću za trgovinu i usluge</item>
      <item>BORDEN društvo s ograničenom odgovornošću za usluge i trgovinu</item>
      <item>Terra avus d.o.o. za usluge</item>
      <item>Lumex trgovina društvo s ograničenom odgovornošću za trgovinu i usluge</item>
      <item>Darko Fugaj</item>
      <item>TEXT TRADE d.o.o. za poslovne usluge</item>
      <item>Ivan Horžić</item>
      <item>Goran Glažar</item>
      <item>PRESUMA društvo s ograničenom odgovornošću za sport i turizam</item>
      <item>Adria Polymers društvo s ograničenom odgovornošću za trgovinu, projektiranje i građenje</item>
      <item>Hrvoje Spajić</item>
      <item>Frane-Matej Barišić</item>
      <item>MGL INTERNATIONAL d.o.o. za hotelijerstvo</item>
    </derivirana_varijabla>
  </DomainObject.Predmet.OstaliListNazivFormated>
  <DomainObject.Predmet.OstaliListNazivFormatedOIB>
    <izvorni_sadrzaj>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item>Toni Smrček, OIB 65267705867</item>
      <item>GASFIN S.A., OIB 21389958174</item>
      <item>Mandarić &amp; Einwalter, odvjetničko društvo, j.t.d., OIB 30953527593</item>
      <item>Vice Mandarić, OIB 16925144234</item>
      <item>Bojan Šupuković, OIB 83950054577</item>
      <item>Nenad Grof, OIB 37005474978</item>
      <item>Jurica Reberski, OIB 04868590499</item>
      <item>Jadranka Orešković, OIB 61288720188</item>
      <item>Maja Buhin, OIB 41221802880</item>
      <item>Alan Balatinec, OIB 19836946978</item>
      <item>Branimir Čolić, OIB 31257012115</item>
      <item>Istok 2 projekt d.o.o. za usluge, OIB 12696669558</item>
      <item>APS DELTA S.A., OIB 45421012929</item>
      <item>SREDIŠNJE KLIRINŠKO DEPOZITARNO DRUŠTVO, dioničko društvo, OIB 64406809162</item>
      <item>Kijac nekretnine d.d. upravljanje nekretninama, OIB 36063948499</item>
      <item>Ljerka Živković, OIB 53744804353</item>
      <item>EKO-BUHAČA d.o.o. za trgovinu, poljoprivredu i stočarstvo, OIB 31191518853</item>
      <item>TIGRA društvo s ograničenom odgovornošću za građevinarstvo i trgovinu, OIB 29830060230</item>
      <item>BAOTIĆ NEKRETNINE d.o.o. za poslovanje nekretninama, OIB 82397711055</item>
      <item>ROTO TRGOVINA društvo s ograničenom odgovornšću za trgovinu i usluge, OIB 07672587224</item>
      <item>BORDEN društvo s ograničenom odgovornošću za usluge i trgovinu, OIB 11057725162</item>
      <item>Terra avus d.o.o. za usluge, OIB 67150996490</item>
      <item>Lumex trgovina društvo s ograničenom odgovornošću za trgovinu i usluge, OIB 91711698890</item>
      <item>Darko Fugaj, OIB 35133897335</item>
      <item>TEXT TRADE d.o.o. za poslovne usluge, OIB 11645931568</item>
      <item>Ivan Horžić, OIB 61044328628</item>
      <item>Goran Glažar, OIB 26657891620</item>
      <item>PRESUMA društvo s ograničenom odgovornošću za sport i turizam, OIB 38735905827</item>
      <item>Adria Polymers društvo s ograničenom odgovornošću za trgovinu, projektiranje i građenje, OIB 80262277083</item>
      <item>Hrvoje Spajić, OIB 79880553981</item>
      <item>Frane-Matej Barišić, OIB 76335491461</item>
      <item>MGL INTERNATIONAL d.o.o. za hotelijerstvo, OIB 38348981192</item>
    </izvorni_sadrzaj>
    <derivirana_varijabla naziv="DomainObject.Predmet.OstaliListNazivFormatedOIB_1">
      <item>Leo Dolezil, OIB 58098157434</item>
      <item>Marija Vujčić Turkulin, OIB 22593287559</item>
      <item>H-ABDUCO društvo s ograničenom odgovornošću za usluge, OIB 13667298928</item>
      <item>Ministarstvo financija, Porezna uprava</item>
      <item>Zagrabačke nekretnine d. o. o., OIB 15364543303</item>
      <item>Helb d. o. o., OIB 38935991904</item>
      <item>Ivica Ratković, OIB 89868920596</item>
      <item>Inga Grgić, OIB 61067316396</item>
      <item>Grad Zagreb, OIB 61817894937</item>
      <item>ZAGREBAČKA BANKA DIONIČKO DRUŠTVO, OIB 92963223473</item>
      <item>HRVATSKA BANKA ZA OBNOVU I RAZVITAK, OIB 26702280390</item>
      <item>NEKRETNINE PLUS društvo s ograničenom odgovornošću za upravljanje nekretninama, OIB 56542840869</item>
      <item>BANKA KOVANICA dioničko društvo, OIB 33039197637</item>
      <item>HYPO INTERNATIONAL</item>
      <item>Raiffeisenbank Austria d.d., OIB 53056966535</item>
      <item>Siemens dioničko društvo za elektrotehniku, OIB 12673471493</item>
      <item>KARLOVAČKA BANKA dioničko društvo, OIB 08106331075</item>
      <item>MAMIĆ PERIĆ REBERSKI RIMAC Odvjetničko društvo, društvo s ograničenom odgovornošću, OIB 32802230502</item>
      <item>Ivan Stanko Maleš</item>
      <item>Goran Durmiš</item>
      <item>Ivana Radeljak</item>
      <item>HETA ASSET RESOLUTION AG</item>
      <item>Tea Žunić</item>
      <item>Vesna Pavličević</item>
      <item>Kvantum gradnja društvo s ograničenom odgovornošću za graditeljstvo, OIB 62748007682</item>
      <item>Odvjetničko društvo Balatinec i Nikolić društvo s ograničenom odgovornošću, OIB 55497820258</item>
      <item>Toni Smrček, OIB 65267705867</item>
      <item>GASFIN S.A., OIB 21389958174</item>
      <item>Mandarić &amp; Einwalter, odvjetničko društvo, j.t.d., OIB 30953527593</item>
      <item>Vice Mandarić, OIB 16925144234</item>
      <item>Bojan Šupuković, OIB 83950054577</item>
      <item>Nenad Grof, OIB 37005474978</item>
      <item>Jurica Reberski, OIB 04868590499</item>
      <item>Jadranka Orešković, OIB 61288720188</item>
      <item>Maja Buhin, OIB 41221802880</item>
      <item>Alan Balatinec, OIB 19836946978</item>
      <item>Branimir Čolić, OIB 31257012115</item>
      <item>Istok 2 projekt d.o.o. za usluge, OIB 12696669558</item>
      <item>APS DELTA S.A., OIB 45421012929</item>
      <item>SREDIŠNJE KLIRINŠKO DEPOZITARNO DRUŠTVO, dioničko društvo, OIB 64406809162</item>
      <item>Kijac nekretnine d.d. upravljanje nekretninama, OIB 36063948499</item>
      <item>Ljerka Živković, OIB 53744804353</item>
      <item>EKO-BUHAČA d.o.o. za trgovinu, poljoprivredu i stočarstvo, OIB 31191518853</item>
      <item>TIGRA društvo s ograničenom odgovornošću za građevinarstvo i trgovinu, OIB 29830060230</item>
      <item>BAOTIĆ NEKRETNINE d.o.o. za poslovanje nekretninama, OIB 82397711055</item>
      <item>ROTO TRGOVINA društvo s ograničenom odgovornšću za trgovinu i usluge, OIB 07672587224</item>
      <item>BORDEN društvo s ograničenom odgovornošću za usluge i trgovinu, OIB 11057725162</item>
      <item>Terra avus d.o.o. za usluge, OIB 67150996490</item>
      <item>Lumex trgovina društvo s ograničenom odgovornošću za trgovinu i usluge, OIB 91711698890</item>
      <item>Darko Fugaj, OIB 35133897335</item>
      <item>TEXT TRADE d.o.o. za poslovne usluge, OIB 11645931568</item>
      <item>Ivan Horžić, OIB 61044328628</item>
      <item>Goran Glažar, OIB 26657891620</item>
      <item>PRESUMA društvo s ograničenom odgovornošću za sport i turizam, OIB 38735905827</item>
      <item>Adria Polymers društvo s ograničenom odgovornošću za trgovinu, projektiranje i građenje, OIB 80262277083</item>
      <item>Hrvoje Spajić, OIB 79880553981</item>
      <item>Frane-Matej Barišić, OIB 76335491461</item>
      <item>MGL INTERNATIONAL d.o.o. za hotelijerstvo, OIB 38348981192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2024.</izvorni_sadrzaj>
    <derivirana_varijabla naziv="DomainObject.Datum_1">19. ožujka 2024.</derivirana_varijabla>
  </DomainObject.Datum>
  <DomainObject.PoslovniBrojDokumenta>
    <izvorni_sadrzaj>St-1984/2013-1065</izvorni_sadrzaj>
    <derivirana_varijabla naziv="DomainObject.PoslovniBrojDokumenta_1">St-1984/2013-1065</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DIOKI Organska petrokemija d.d.</izvorni_sadrzaj>
    <derivirana_varijabla naziv="DomainObject.Predmet.ProtustrankaIDrugi_1">DIOKI Organska petrokemija d.d.</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DIOKI Organska petrokemija d.d., OIB 71451172026, Čulinečka cesta 252, 10000 Zagreb</izvorni_sadrzaj>
    <derivirana_varijabla naziv="DomainObject.Predmet.ProtustrankaIDrugiAdressOIB_1">DIOKI Organska petrokemija d.d., OIB 71451172026, Čulinečka cesta 252,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DIOKI Organska petrokemija d.d.</item>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ZAGREBAČKA BANKA DIONIČKO DRUŠTVO</item>
      <item>HRVATSKA BANKA ZA OBNOVU I RAZVITAK</item>
      <item>Gordan Hudina</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CIOS CARGO društvo s ograničenom odgovornošću za iznajmljivanje vozila i opreme</item>
      <item>HETA ASSET RESOLUTION AG</item>
      <item>MAMIĆ PERIĆ REBERSKI RIMAC Odvjetničko društvo, društvo s ograničenom odgovornošću</item>
      <item>KMAG d.o.o. zastupstvo</item>
      <item>Tea Žunić</item>
      <item>DIART d.o.o. za proizvodnju i usluge</item>
      <item>TISKARA REPRINT d.o.o. za tiskarsku djelatnost</item>
      <item>Grad Zagreb</item>
      <item>Vesna Pavličević</item>
      <item>Kvantum gradnja društvo s ograničenom odgovornošću za graditeljstvo</item>
      <item>Kvantum gradnja društvo s ograničenom odgovornošću za graditeljstvo</item>
      <item>Odvjetničko društvo Balatinec i Nikolić društvo s ograničenom odgovornošću</item>
      <item>TRCZ AUTOMOBILI d.o.o. za trgovinu i usluge</item>
      <item>Toni Smrček</item>
      <item>GASFIN S.A.</item>
      <item>TRANS ENERGY d.o.o.</item>
      <item>Mandarić &amp; Einwalter, odvjetničko društvo, j.t.d.</item>
      <item>Vice Mandarić</item>
      <item>Bojan Šupuković</item>
      <item>Nenad Grof</item>
      <item>AVID nekretnine d.o.o. za usluge</item>
      <item>TRANS AUTO d.o.o. za trgovinu i usluge</item>
      <item>SEKUNDARAC-RESNIK d.o.o. za trgovinu i usluge</item>
      <item>BTV truck logistik društvo s ograničenom odgovornošću za proizvodnju, prijevoz i trgovinu</item>
      <item>Tomislav Rosić</item>
      <item>Jurica Reberski</item>
      <item>TOMISLAV ROSIĆ</item>
      <item>Jadranka Orešković</item>
      <item>Maja Buhin</item>
      <item>Alan Balatinec</item>
      <item>Branimir Čolić</item>
      <item>Istok 2 projekt d.o.o. za usluge</item>
      <item>APS DELTA S.A.</item>
      <item>ISTOK 2 PROJEKTI d.o.o</item>
      <item>SREDIŠNJE KLIRINŠKO DEPOZITARNO DRUŠTVO, dioničko društvo</item>
      <item>Kijac nekretnine d.d. upravljanje nekretninama</item>
      <item>Ljerka Živković</item>
      <item>EKO-BUHAČA d.o.o. za trgovinu, poljoprivredu i stočarstvo</item>
      <item>TIGRA društvo s ograničenom odgovornošću za građevinarstvo i trgovinu</item>
      <item>BAOTIĆ NEKRETNINE d.o.o. za poslovanje nekretninama</item>
      <item>ROTO TRGOVINA društvo s ograničenom odgovornšću za trgovinu i usluge</item>
      <item>BORDEN društvo s ograničenom odgovornošću za usluge i trgovinu</item>
      <item>Terra avus d.o.o. za usluge</item>
      <item>Lumex trgovina društvo s ograničenom odgovornošću za trgovinu i usluge</item>
      <item>Darko Fugaj</item>
      <item>TEXT TRADE d.o.o. za poslovne usluge</item>
      <item>Ivan Horžić</item>
      <item>Goran Glažar</item>
      <item>PRESUMA društvo s ograničenom odgovornošću za sport i turizam</item>
      <item>Adria Polymers društvo s ograničenom odgovornošću za trgovinu, projektiranje i građenje</item>
      <item>Hrvoje Spajić</item>
      <item>PROMO LOGISTIKA d.o.o. za usluge i turistička agenija</item>
      <item>Frane-Matej Barišić</item>
      <item>MGL INTERNATIONAL d.o.o. za hotelijerstvo</item>
      <item>DIZMAR d.o.o. za trgovinu i usluge</item>
      <item>IMPERIJ GRAĐENJE d.o.o. za građenje, trgovinu i usluge</item>
      <item>Dubravka Miše</item>
      <item>BRAVARIJA PTIČAR d.o.o. za usluge</item>
      <item>Vjeko Sliško</item>
      <item>FENIKS SISTEMI društvo s ograničenom odgovornošću za proizvodnju, trgovinu i usluge</item>
      <item>KERA TERM trgovina d.o.o. za trgovinu</item>
      <item>KorBox d.o.o. za trgovinu i usluge</item>
      <item>AKDAMAR društvo s ograničenom odgovornošću za trgovinu na veliko i posredovanje u trgovini i popravak električnih aparata</item>
      <item>Primo-turizam d.o.o. za ugostiteljstvo i turizam</item>
      <item>DRUGI KLIK d.o.o. za usluge</item>
      <item>KVANTUM društvo s ograničenom odgovornošću za graditeljstvo i trgovinu</item>
      <item>AQUAMONT d.o.o. za graditeljstvo, trgovinu i usluge</item>
      <item>PON - PET d.o.o. za usluge</item>
      <item>Mirko Ptičar</item>
      <item>Rikard Bandula</item>
      <item>MK-MONTLIM, d.o.o. za metaloprerađivačku djelatnost</item>
      <item>TERRA FIRMA dioničko društvo za ulaganje u nekretnine</item>
      <item>BTV truck logistik društvo s ograničenom odgovornošću za proizvodnju, prijevoz i trgovinu</item>
      <item>Antonija Močić</item>
    </izvorni_sadrzaj>
    <derivirana_varijabla naziv="DomainObject.Predmet.SudioniciListNaziv_1">
      <item>FINA ZAGREB</item>
      <item>DIOKI Organska petrokemija d.d.</item>
      <item>Leo Dolezil</item>
      <item>Marija Vujčić Turkulin</item>
      <item>H-ABDUCO društvo s ograničenom odgovornošću za usluge</item>
      <item>Ministarstvo financija, Porezna uprava</item>
      <item>Zagrabačke nekretnine d. o. o.</item>
      <item>Helb d. o. o.</item>
      <item>Ivica Ratković</item>
      <item>Inga Grgić</item>
      <item>Grad Zagreb</item>
      <item>TVORNICA TURBINA d.o.o.</item>
      <item>SIGMA S VL. SLAVKO PERIĆ</item>
      <item>POLJO-PROM d.o.o. za usluge</item>
      <item>ODRŽAVANJE I IZGRADNJA POGONA d.o.o. za proizvodnju, trgovinu i usluge</item>
      <item>TIHOMIR BRNJANEC</item>
      <item>MIHAEL IVANOVIĆ</item>
      <item>RESINEX CROATIA d.o.o. za trgovinu i usluge</item>
      <item>ZVONKO GULIŠ</item>
      <item>STJEPAN MATEJČIĆ</item>
      <item>JAVNA VATROGASNA POSTROJBA</item>
      <item>PIMEX, d.o.o. za proizvodnju poljoprivredne mehanizacije, vanjsku i unutarnju trgovinu</item>
      <item>E E- SERVIS ZA POPRAVAK STROJEVA VL. JAKAC ECIO</item>
      <item>VILSTROJ društvo s ograničenom odgovornošću za usluge i trgovinu</item>
      <item>SOLAR BILIĆ d.o.o. za proizvodnju energije i usluge</item>
      <item>LUKA PIRŠLJIN</item>
      <item>IVERO društvo s ograničenom odgovornošću za trgovinu i usluge</item>
      <item>DVD BIŠKUPCI</item>
      <item>DOBROVOLJNO VATROGASNO DRUŠTVO ČAZMA</item>
      <item>VESNA RUKAVINA</item>
      <item>JOSIP JAKOUBEK</item>
      <item>DARIO VIDOVIĆ</item>
      <item>SIROVINA društvo s ograničenom odgovornošću za ekologiju i gospodarenje otpadom</item>
      <item>FAGUS DRV. OBRT VL. ANTUN KLJAIĆ</item>
      <item>VAR društvo s ograničenom odgovornošću za unutarnju i vanjsku trgovinu i usluge</item>
      <item>3 K.F. d.o.o. za trgovinu i usluge</item>
      <item>VATROGASNA ZAJEDNICA OPĆINA POPOVAČA</item>
      <item>TRCZ RABLJENA VOZILA d.o.o. za trgovinu i usluge</item>
      <item>IVAN KLJAIĆ</item>
      <item>JUNGO, d.o.o.  za trgovinu i usluge, turistička agencija</item>
      <item>AUTOP. AUTOD. IVAN PAVLOVIĆ</item>
      <item>VTROGASNA ZAJEDNICA DARUVAR</item>
      <item>BOŽIDAR BARTOL</item>
      <item>FRANJO BOŽIĆ</item>
      <item>INFORMATIČKE TEHNOLOGIJE AUDAX d.o.o. za informatiku i poslovno savjetovanje</item>
      <item>AUTO-DABO društvo s ograničenom odgovornošću za trgovinu i usluge</item>
      <item>BRKOVIĆ društvo s ograničenom odgovornošću za preradu otpadnih materijala, trgovinu i usluge</item>
      <item>PILANA JAKLIĆ</item>
      <item>KLAR-IVA d.o.o. za trgovinu i usluge</item>
      <item>VITKOVIĆ PROM društvo s ograničenom odgovornošću za usluge, trgovinu i uvoz-izvoz</item>
      <item>SAMO TREBA DELATI d.o.o. za trgovinu i usluge</item>
      <item>ZE - TRA društvo s ograničenom odgovornošću za proizvodnju, marketing i transport</item>
      <item>CE-ZA-R Centar za reciklažu d.o.o.</item>
      <item>DANICA ANTOLKOVIĆ</item>
      <item>CENTAR ZA KOMBINIRANI TRANSPORT ZAGREB, d.d. za proizvodnju, prijevoz, otpremništvo i trgovinu</item>
      <item>ZAGREBAČKA BANKA DIONIČKO DRUŠTVO</item>
      <item>HRVATSKA BANKA ZA OBNOVU I RAZVITAK</item>
      <item>Gordan Hudina</item>
      <item>NEKRETNINE PLUS društvo s ograničenom odgovornošću za upravljanje nekretninama</item>
      <item>BANKA KOVANICA dioničko društvo</item>
      <item>HYPO INTERNATIONAL</item>
      <item>Raiffeisenbank Austria d.d.</item>
      <item>Siemens dioničko društvo za elektrotehniku</item>
      <item>KARLOVAČKA BANKA dioničko društvo</item>
      <item>MAMIĆ PERIĆ REBERSKI RIMAC Odvjetničko društvo, društvo s ograničenom odgovornošću</item>
      <item>Ivan Stanko Maleš</item>
      <item>Goran Durmiš</item>
      <item>Ivana Radeljak</item>
      <item>CIOS CARGO društvo s ograničenom odgovornošću za iznajmljivanje vozila i opreme</item>
      <item>HETA ASSET RESOLUTION AG</item>
      <item>MAMIĆ PERIĆ REBERSKI RIMAC Odvjetničko društvo, društvo s ograničenom odgovornošću</item>
      <item>KMAG d.o.o. zastupstvo</item>
      <item>Tea Žunić</item>
      <item>DIART d.o.o. za proizvodnju i usluge</item>
      <item>TISKARA REPRINT d.o.o. za tiskarsku djelatnost</item>
      <item>Grad Zagreb</item>
      <item>Vesna Pavličević</item>
      <item>Kvantum gradnja društvo s ograničenom odgovornošću za graditeljstvo</item>
      <item>Kvantum gradnja društvo s ograničenom odgovornošću za graditeljstvo</item>
      <item>Odvjetničko društvo Balatinec i Nikolić društvo s ograničenom odgovornošću</item>
      <item>TRCZ AUTOMOBILI d.o.o. za trgovinu i usluge</item>
      <item>Toni Smrček</item>
      <item>GASFIN S.A.</item>
      <item>TRANS ENERGY d.o.o.</item>
      <item>Mandarić &amp; Einwalter, odvjetničko društvo, j.t.d.</item>
      <item>Vice Mandarić</item>
      <item>Bojan Šupuković</item>
      <item>Nenad Grof</item>
      <item>AVID nekretnine d.o.o. za usluge</item>
      <item>TRANS AUTO d.o.o. za trgovinu i usluge</item>
      <item>SEKUNDARAC-RESNIK d.o.o. za trgovinu i usluge</item>
      <item>BTV truck logistik društvo s ograničenom odgovornošću za proizvodnju, prijevoz i trgovinu</item>
      <item>Tomislav Rosić</item>
      <item>Jurica Reberski</item>
      <item>TOMISLAV ROSIĆ</item>
      <item>Jadranka Orešković</item>
      <item>Maja Buhin</item>
      <item>Alan Balatinec</item>
      <item>Branimir Čolić</item>
      <item>Istok 2 projekt d.o.o. za usluge</item>
      <item>APS DELTA S.A.</item>
      <item>ISTOK 2 PROJEKTI d.o.o</item>
      <item>SREDIŠNJE KLIRINŠKO DEPOZITARNO DRUŠTVO, dioničko društvo</item>
      <item>Kijac nekretnine d.d. upravljanje nekretninama</item>
      <item>Ljerka Živković</item>
      <item>EKO-BUHAČA d.o.o. za trgovinu, poljoprivredu i stočarstvo</item>
      <item>TIGRA društvo s ograničenom odgovornošću za građevinarstvo i trgovinu</item>
      <item>BAOTIĆ NEKRETNINE d.o.o. za poslovanje nekretninama</item>
      <item>ROTO TRGOVINA društvo s ograničenom odgovornšću za trgovinu i usluge</item>
      <item>BORDEN društvo s ograničenom odgovornošću za usluge i trgovinu</item>
      <item>Terra avus d.o.o. za usluge</item>
      <item>Lumex trgovina društvo s ograničenom odgovornošću za trgovinu i usluge</item>
      <item>Darko Fugaj</item>
      <item>TEXT TRADE d.o.o. za poslovne usluge</item>
      <item>Ivan Horžić</item>
      <item>Goran Glažar</item>
      <item>PRESUMA društvo s ograničenom odgovornošću za sport i turizam</item>
      <item>Adria Polymers društvo s ograničenom odgovornošću za trgovinu, projektiranje i građenje</item>
      <item>Hrvoje Spajić</item>
      <item>PROMO LOGISTIKA d.o.o. za usluge i turistička agenija</item>
      <item>Frane-Matej Barišić</item>
      <item>MGL INTERNATIONAL d.o.o. za hotelijerstvo</item>
      <item>DIZMAR d.o.o. za trgovinu i usluge</item>
      <item>IMPERIJ GRAĐENJE d.o.o. za građenje, trgovinu i usluge</item>
      <item>Dubravka Miše</item>
      <item>BRAVARIJA PTIČAR d.o.o. za usluge</item>
      <item>Vjeko Sliško</item>
      <item>FENIKS SISTEMI društvo s ograničenom odgovornošću za proizvodnju, trgovinu i usluge</item>
      <item>KERA TERM trgovina d.o.o. za trgovinu</item>
      <item>KorBox d.o.o. za trgovinu i usluge</item>
      <item>AKDAMAR društvo s ograničenom odgovornošću za trgovinu na veliko i posredovanje u trgovini i popravak električnih aparata</item>
      <item>Primo-turizam d.o.o. za ugostiteljstvo i turizam</item>
      <item>DRUGI KLIK d.o.o. za usluge</item>
      <item>KVANTUM društvo s ograničenom odgovornošću za graditeljstvo i trgovinu</item>
      <item>AQUAMONT d.o.o. za graditeljstvo, trgovinu i usluge</item>
      <item>PON - PET d.o.o. za usluge</item>
      <item>Mirko Ptičar</item>
      <item>Rikard Bandula</item>
      <item>MK-MONTLIM, d.o.o. za metaloprerađivačku djelatnost</item>
      <item>TERRA FIRMA dioničko društvo za ulaganje u nekretnine</item>
      <item>BTV truck logistik društvo s ograničenom odgovornošću za proizvodnju, prijevoz i trgovinu</item>
      <item>Antonija Močić</item>
    </derivirana_varijabla>
  </DomainObject.Predmet.SudioniciListNaziv>
  <DomainObject.Predmet.SudioniciListAdressOIB>
    <izvorni_sadrzaj>
      <item>FINA ZAGREB, OIB 85821130368, KOTURAŠKA 43,10000 Zagreb</item>
      <item>DIOKI Organska petrokemija d.d., OIB 71451172026, Čulinečka cesta 252,10000 Zagreb</item>
      <item>Leo Dolezil, OIB 58098157434, Wickerhauserova 16A,10000 Zagreb</item>
      <item>Marija Vujčić Turkulin, OIB 22593287559, Vrtlarska 3,10000 Zagreb</item>
      <item>H-ABDUCO društvo s ograničenom odgovornošću za usluge, OIB 13667298928, Slavonska avenija 6A,10000 Zagreb</item>
      <item>Ministarstvo financija, Porezna uprava, Avenija Dubrovnik 32,10000 Zagreb</item>
      <item>Zagrabačke nekretnine d. o. o., OIB 15364543303, Nova Ves 17,10000 Zagreb</item>
      <item>Helb d. o. o., OIB 38935991904, Slavka Kolara 4,10370 Dugo Selo</item>
      <item>Ivica Ratković, OIB 89868920596, Rafe Barišića 22,10000 Zagreb</item>
      <item>Inga Grgić, OIB 61067316396, Voćarska 3,10255 Gornji Stupnik</item>
      <item>Grad Zagreb, OIB 61817894937, Stjepana Radića 1,10000 Zagreb</item>
      <item>TVORNICA TURBINA d.o.o., OIB 32258484464, Stanka Vraza 53,47000 Karlovac</item>
      <item>SIGMA S VL. SLAVKO PERIĆ, OIB 40207522223</item>
      <item>POLJO-PROM d.o.o. za usluge, OIB 26189340470, Križanići 27,10020 Hrašće Turopoljsko</item>
      <item>ODRŽAVANJE I IZGRADNJA POGONA d.o.o. za proizvodnju, trgovinu i usluge, OIB 37154625188, Savska opatovina 34,Zagreb</item>
      <item>TIHOMIR BRNJANEC</item>
      <item>MIHAEL IVANOVIĆ</item>
      <item>RESINEX CROATIA d.o.o. za trgovinu i usluge, OIB 79438419256, Kreše Golika 5,Zagreb</item>
      <item>ZVONKO GULIŠ</item>
      <item>STJEPAN MATEJČIĆ</item>
      <item>JAVNA VATROGASNA POSTROJBA</item>
      <item>PIMEX, d.o.o. za proizvodnju poljoprivredne mehanizacije, vanjsku i unutarnju trgovinu, OIB 03517896862, Lukavec, Nova cesta 16,10410 Velika Gorica</item>
      <item>E E- SERVIS ZA POPRAVAK STROJEVA VL. JAKAC ECIO, OIB 91901325663</item>
      <item>VILSTROJ društvo s ograničenom odgovornošću za usluge i trgovinu, OIB 14411754953, Mažinjica 77,52420 Buzet</item>
      <item>SOLAR BILIĆ d.o.o. za proizvodnju energije i usluge, OIB 22052348114, Kraljevec 16,Zagreb</item>
      <item>LUKA PIRŠLJIN</item>
      <item>IVERO društvo s ograničenom odgovornošću za trgovinu i usluge, OIB 89206455960, Planinska 13,10360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2,43000 Bjelovar</item>
      <item>FAGUS DRV. OBRT VL. ANTUN KLJAIĆ, OIB 01290178100</item>
      <item>VAR društvo s ograničenom odgovornošću za unutarnju i vanjsku trgovinu i usluge, OIB 66402309304, Primišljanska 3,Zagreb</item>
      <item>3 K.F. d.o.o. za trgovinu i usluge, OIB 49939600448, Ivanićgradska 42,Zagreb</item>
      <item>VATROGASNA ZAJEDNICA OPĆINA POPOVAČA</item>
      <item>TRCZ RABLJENA VOZILA d.o.o. za trgovinu i usluge, OIB 39500334369, Zagrebačka 118,10360 Sesvete</item>
      <item>IVAN KLJAIĆ</item>
      <item>JUNGO, d.o.o.  za trgovinu i usluge, turistička agencija, OIB 66632728885, Poljička cesta 22,21315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5,35000 Slavonski Brod</item>
      <item>AUTO-DABO društvo s ograničenom odgovornošću za trgovinu i usluge, OIB 81363721800, Kaniža/bb,42240 Kaniža</item>
      <item>BRKOVIĆ društvo s ograničenom odgovornošću za preradu otpadnih materijala, trgovinu i usluge, OIB 69326119226, Industrijska 3,10431 Sveta Nedelja</item>
      <item>PILANA JAKLIĆ, OIB 74345196762</item>
      <item>KLAR-IVA d.o.o. za trgovinu i usluge, OIB 03963335960, Luja Adamiča 13,Zagreb</item>
      <item>VITKOVIĆ PROM društvo s ograničenom odgovornošću za usluge, trgovinu i uvoz-izvoz, OIB 50705099618, Bocakova 48,10380 Sveti Ivan Zelina</item>
      <item>SAMO TREBA DELATI d.o.o. za trgovinu i usluge, OIB 91854435907, Selska 8,10437 Bestovje</item>
      <item>ZE - TRA društvo s ograničenom odgovornošću za proizvodnju, marketing i transport, OIB 84412170391, Krečaves 91a,10380 Sveti Ivan Zelina</item>
      <item>CE-ZA-R Centar za reciklažu d.o.o., OIB 03860945174, Josipa Lončara 15,Zagreb</item>
      <item>DANICA ANTOLKOVIĆ</item>
      <item>CENTAR ZA KOMBINIRANI TRANSPORT ZAGREB, d.d. za proizvodnju, prijevoz, otpremništvo i trgovinu, OIB 49800593791, Trg senjskih uskoka 7-8,Zagreb</item>
      <item>ZAGREBAČKA BANKA DIONIČKO DRUŠTVO, OIB 92963223473, Paromlinska 2,10000 Zagreb</item>
      <item>HRVATSKA BANKA ZA OBNOVU I RAZVITAK, OIB 26702280390, Strossmayerov Trg 9,10000 Zagreb</item>
      <item>Gordan Hudina, OIB 55156531315, Čalogovićeva Ulica 1,10000 Zagreb</item>
      <item>NEKRETNINE PLUS društvo s ograničenom odgovornošću za upravljanje nekretninama, OIB 56542840869, Varaždinska ulica, I odvojak 11,42000 Jalkovec</item>
      <item>BANKA KOVANICA dioničko društvo, OIB 33039197637, Petra Preradovića 29,42000 Varaždin</item>
      <item>HYPO INTERNATIONAL, nema,nema Klagenfurt</item>
      <item>Raiffeisenbank Austria d.d., OIB 53056966535, Petrinjska 59,10000 Zagreb</item>
      <item>Siemens dioničko društvo za elektrotehniku, OIB 12673471493, Heinzelova 70/a,10000 Zagreb</item>
      <item>KARLOVAČKA BANKA dioničko društvo, OIB 08106331075, Ivana Gorana Kovačića 1,47000 Karlovac</item>
      <item>MAMIĆ PERIĆ REBERSKI RIMAC Odvjetničko društvo, društvo s ograničenom odgovornošću, OIB 32802230502, Ivana Lučića 2A,10000 Zagreb</item>
      <item>Ivan Stanko Maleš, Ulica grada Vukovara 269f,10000 Zagreb</item>
      <item>Goran Durmiš, Preradovićeva 24,10000 Zagreb</item>
      <item>Ivana Radeljak, Masarykova 13,10000 Zagreb</item>
      <item>CIOS CARGO društvo s ograničenom odgovornošću za iznajmljivanje vozila i opreme, OIB 15284306775, Josipa Lončara 15,10000 Zagreb</item>
      <item>HETA ASSET RESOLUTION AG, /,Klagenfurt</item>
      <item>MAMIĆ PERIĆ REBERSKI RIMAC Odvjetničko društvo, društvo s ograničenom odgovornošću, OIB 32802230502, Ivana Lučića 2A,10000 Zagreb</item>
      <item>KMAG d.o.o. zastupstvo, OIB 50122329920, Gornjostupnička 18/J,10255 Gornji Stupnik</item>
      <item>Tea Žunić, Prolaz Marije Kucifikse Kozulić 2,51000 Rijeka</item>
      <item>DIART d.o.o. za proizvodnju i usluge, OIB 06185898392, Slavonska avenija 52 g,10000 Zagreb</item>
      <item>TISKARA REPRINT d.o.o. za tiskarsku djelatnost, OIB 91226922948, Kostanjevec 37,10000 Zagreb</item>
      <item>Grad Zagreb</item>
      <item>Vesna Pavličević, Bednjanska 8a,10000 Zagreb</item>
      <item>Kvantum gradnja društvo s ograničenom odgovornošću za graditeljstvo, OIB 62748007682, Dr. Ivana Novaka 38,40000 Čakovec</item>
      <item>Kvantum gradnja društvo s ograničenom odgovornošću za graditeljstvo, OIB 62748007682, Dr. Ivana Novaka 38,40000 Čakovec</item>
      <item>Odvjetničko društvo Balatinec i Nikolić društvo s ograničenom odgovornošću, OIB 55497820258, Jurišićeva 25,10000 Zagreb</item>
      <item>TRCZ AUTOMOBILI d.o.o. za trgovinu i usluge, OIB 49622102670, Savska Opatovina 42,10000 Zagreb</item>
      <item>Toni Smrček, OIB 65267705867, Heinzelova 33A,10000 Zagreb</item>
      <item>GASFIN S.A., OIB 21389958174, Route D'arlon 45,8009 Strassen</item>
      <item>TRANS ENERGY d.o.o.</item>
      <item>Mandarić &amp; Einwalter, odvjetničko društvo, j.t.d., OIB 30953527593, Prilaz Gjure Deželića 19,10000 Zagreb</item>
      <item>Vice Mandarić, OIB 16925144234, Prilaz Gjure Deželića 19,10000 Zagreb</item>
      <item>Bojan Šupuković, OIB 83950054577, Maksimirska cesta 103.,10000 Zagreb</item>
      <item>Nenad Grof, OIB 37005474978, Nikole Pavića 7,10000 Zagreb</item>
      <item>AVID nekretnine d.o.o. za usluge, OIB 19679091856, Ulica Joze Kljakovića 2 A,10360 Sesvete</item>
      <item>TRANS AUTO d.o.o. za trgovinu i usluge, OIB 31307182561, Dubrava 264,10000 Zagreb</item>
      <item>SEKUNDARAC-RESNIK d.o.o. za trgovinu i usluge, OIB 56006189918, 3. Struge 56,10000 Zagreb</item>
      <item>BTV truck logistik društvo s ograničenom odgovornošću za proizvodnju, prijevoz i trgovinu, OIB 07831041189, Vučak 30,10000 Zagreb</item>
      <item>Tomislav Rosić, OIB 50124849450, Vugrinka 34,10000 Zagreb</item>
      <item>Jurica Reberski, OIB 04868590499, Radnička c. 80,10000 Zagreb</item>
      <item>TOMISLAV ROSIĆ</item>
      <item>Jadranka Orešković, OIB 61288720188, Radnička cesta 80,10000 Zagreb</item>
      <item>Maja Buhin, OIB 41221802880, Kneza Borne 14/II,10000 Zagreb</item>
      <item>Alan Balatinec, OIB 19836946978, Jurišićeva 25,10000 Zagreb</item>
      <item>Branimir Čolić, OIB 31257012115, Užarska 28,51000 Rijeka</item>
      <item>Istok 2 projekt d.o.o. za usluge, OIB 12696669558, Slavonska avenija 24C,10000 Zagreb</item>
      <item>APS DELTA S.A., OIB 45421012929, Rue Eugène Ruppert 6,2453 Luksembourg</item>
      <item>ISTOK 2 PROJEKTI d.o.o</item>
      <item>SREDIŠNJE KLIRINŠKO DEPOZITARNO DRUŠTVO, dioničko društvo, OIB 64406809162, Ulica Vjekoslava Heinzela 62A,10000 Zagreb</item>
      <item>Kijac nekretnine d.d. upravljanje nekretninama, OIB 36063948499, Poje 1,51511 Omišalj</item>
      <item>Ljerka Živković, OIB 53744804353, Kraljevićeva 8b,10000 Zagreb</item>
      <item>EKO-BUHAČA d.o.o. za trgovinu, poljoprivredu i stočarstvo, OIB 31191518853, Glavna 50,32213 Mlaka Antinska</item>
      <item>TIGRA društvo s ograničenom odgovornošću za građevinarstvo i trgovinu, OIB 29830060230, Ivanićgradska ulica 22,10000 Zagreb</item>
      <item>BAOTIĆ NEKRETNINE d.o.o. za poslovanje nekretninama, OIB 82397711055, Maksimirska cesta 282,10000 Zagreb</item>
      <item>ROTO TRGOVINA društvo s ograničenom odgovornšću za trgovinu i usluge, OIB 07672587224, Samoborska cesta 348,10000 Zagreb</item>
      <item>BORDEN društvo s ograničenom odgovornošću za usluge i trgovinu, OIB 11057725162, Ulica Side Košutić 2,10000 Zagreb</item>
      <item>Terra avus d.o.o. za usluge, OIB 67150996490, Podlug 22,23420 Podlug</item>
      <item>Lumex trgovina društvo s ograničenom odgovornošću za trgovinu i usluge, OIB 91711698890, Ulica Matije-Petra Katančića 12C,10430 Samobor</item>
      <item>Darko Fugaj, OIB 35133897335, Gradec 133,10340 Gradec</item>
      <item>TEXT TRADE d.o.o. za poslovne usluge, OIB 11645931568, Put Petrića 43G,23000 Zadar</item>
      <item>Ivan Horžić, OIB 61044328628, Prilaz Josipa Torbarine 2,23000 Zadar</item>
      <item>Goran Glažar, OIB 26657891620, Glavani 17,51000 Kostrena</item>
      <item>PRESUMA društvo s ograničenom odgovornošću za sport i turizam, OIB 38735905827, Gromačine 20,51511 Njivice</item>
      <item>Adria Polymers društvo s ograničenom odgovornošću za trgovinu, projektiranje i građenje, OIB 80262277083, Poje 1,51511 Omišalj</item>
      <item>Hrvoje Spajić, OIB 79880553981, Preradovićeva 24,10000 Zagreb</item>
      <item>PROMO LOGISTIKA d.o.o. za usluge i turistička agenija, OIB 11815688677, Radnička cesta 173,10000 Zagreb</item>
      <item>Frane-Matej Barišić, OIB 76335491461</item>
      <item>MGL INTERNATIONAL d.o.o. za hotelijerstvo, OIB 38348981192, Emila Antića 68,51260 Selce</item>
      <item>DIZMAR d.o.o. za trgovinu i usluge, OIB 42645058618, Majstorska ulica 5,10000 Zagreb</item>
      <item>IMPERIJ GRAĐENJE d.o.o. za građenje, trgovinu i usluge, OIB 55690697018, Ulica Vladimira Ruždjaka 8,10360 Sesvete</item>
      <item>Dubravka Miše, OIB 39653067388, Jordanovac 111,10000 Zagreb</item>
      <item>BRAVARIJA PTIČAR d.o.o. za usluge, OIB 91553749716, Donje Svetice 40,10000 Zagreb</item>
      <item>Vjeko Sliško, OIB 39671682403, Ulica Ivana Bunića Vučića 7,10000 Zagreb</item>
      <item>FENIKS SISTEMI društvo s ograničenom odgovornošću za proizvodnju, trgovinu i usluge, OIB 72843945942, Slavonska avenija 72,10000 Zagreb</item>
      <item>KERA TERM trgovina d.o.o. za trgovinu, OIB 42570728116, Jadranska avenija 9,10000 Zagreb</item>
      <item>KorBox d.o.o. za trgovinu i usluge, OIB 54253942164, Trgovačka ulica 6,10000 Zagreb</item>
      <item>AKDAMAR društvo s ograničenom odgovornošću za trgovinu na veliko i posredovanje u trgovini i popravak električnih aparata, OIB 52618031570, II Trnava 9,10000 Zagreb</item>
      <item>Primo-turizam d.o.o. za ugostiteljstvo i turizam, OIB 69922577580, Slatinska ulica 4,10360 Sesvete</item>
      <item>DRUGI KLIK d.o.o. za usluge, OIB 11447128473, Slavonska avenija 26/2,10000 Zagreb</item>
      <item>KVANTUM društvo s ograničenom odgovornošću za graditeljstvo i trgovinu, OIB 25978174316, Slavonska avenija 24C,10000 Zagreb</item>
      <item>AQUAMONT d.o.o. za graditeljstvo, trgovinu i usluge, OIB 85058985197, Ulica Marija Talana 2,10000 Zagreb</item>
      <item>PON - PET d.o.o. za usluge, OIB 40168263011, Kuševačka ulica 52C,10000 Zagreb</item>
      <item>Mirko Ptičar, OIB 28268459889, Ulica Dore Pejačević 5,10000 Zagreb</item>
      <item>Rikard Bandula, OIB 39457878002, Medveščina 25,10000 Zagreb</item>
      <item>MK-MONTLIM, d.o.o. za metaloprerađivačku djelatnost, OIB 67292588037, Dobrodolska 27,10360 Sesvete</item>
      <item>TERRA FIRMA dioničko društvo za ulaganje u nekretnine, OIB 22198253360, Ulica Pere Budmanija 3,10000 Zagreb</item>
      <item>BTV truck logistik društvo s ograničenom odgovornošću za proizvodnju, prijevoz i trgovinu, OIB 07831041189, Slavonska avenija 62A,10000 Zagreb</item>
      <item>Antonija Močić, OIB 28657490092, Ulica Josipa Kosora 13,22320 Drniš</item>
    </izvorni_sadrzaj>
    <derivirana_varijabla naziv="DomainObject.Predmet.SudioniciListAdressOIB_1">
      <item>FINA ZAGREB, OIB 85821130368, KOTURAŠKA 43,10000 Zagreb</item>
      <item>DIOKI Organska petrokemija d.d., OIB 71451172026, Čulinečka cesta 252,10000 Zagreb</item>
      <item>Leo Dolezil, OIB 58098157434, Wickerhauserova 16A,10000 Zagreb</item>
      <item>Marija Vujčić Turkulin, OIB 22593287559, Vrtlarska 3,10000 Zagreb</item>
      <item>H-ABDUCO društvo s ograničenom odgovornošću za usluge, OIB 13667298928, Slavonska avenija 6A,10000 Zagreb</item>
      <item>Ministarstvo financija, Porezna uprava, Avenija Dubrovnik 32,10000 Zagreb</item>
      <item>Zagrabačke nekretnine d. o. o., OIB 15364543303, Nova Ves 17,10000 Zagreb</item>
      <item>Helb d. o. o., OIB 38935991904, Slavka Kolara 4,10370 Dugo Selo</item>
      <item>Ivica Ratković, OIB 89868920596, Rafe Barišića 22,10000 Zagreb</item>
      <item>Inga Grgić, OIB 61067316396, Voćarska 3,10255 Gornji Stupnik</item>
      <item>Grad Zagreb, OIB 61817894937, Stjepana Radića 1,10000 Zagreb</item>
      <item>TVORNICA TURBINA d.o.o., OIB 32258484464, Stanka Vraza 53,47000 Karlovac</item>
      <item>SIGMA S VL. SLAVKO PERIĆ, OIB 40207522223</item>
      <item>POLJO-PROM d.o.o. za usluge, OIB 26189340470, Križanići 27,10020 Hrašće Turopoljsko</item>
      <item>ODRŽAVANJE I IZGRADNJA POGONA d.o.o. za proizvodnju, trgovinu i usluge, OIB 37154625188, Savska opatovina 34,Zagreb</item>
      <item>TIHOMIR BRNJANEC</item>
      <item>MIHAEL IVANOVIĆ</item>
      <item>RESINEX CROATIA d.o.o. za trgovinu i usluge, OIB 79438419256, Kreše Golika 5,Zagreb</item>
      <item>ZVONKO GULIŠ</item>
      <item>STJEPAN MATEJČIĆ</item>
      <item>JAVNA VATROGASNA POSTROJBA</item>
      <item>PIMEX, d.o.o. za proizvodnju poljoprivredne mehanizacije, vanjsku i unutarnju trgovinu, OIB 03517896862, Lukavec, Nova cesta 16,10410 Velika Gorica</item>
      <item>E E- SERVIS ZA POPRAVAK STROJEVA VL. JAKAC ECIO, OIB 91901325663</item>
      <item>VILSTROJ društvo s ograničenom odgovornošću za usluge i trgovinu, OIB 14411754953, Mažinjica 77,52420 Buzet</item>
      <item>SOLAR BILIĆ d.o.o. za proizvodnju energije i usluge, OIB 22052348114, Kraljevec 16,Zagreb</item>
      <item>LUKA PIRŠLJIN</item>
      <item>IVERO društvo s ograničenom odgovornošću za trgovinu i usluge, OIB 89206455960, Planinska 13,10360 Sesvete</item>
      <item>DVD BIŠKUPCI, OIB 75933519360</item>
      <item>DOBROVOLJNO VATROGASNO DRUŠTVO ČAZMA, OIB 30314115980</item>
      <item>VESNA RUKAVINA</item>
      <item>JOSIP JAKOUBEK</item>
      <item>DARIO VIDOVIĆ</item>
      <item>SIROVINA društvo s ograničenom odgovornošću za ekologiju i gospodarenje otpadom, OIB 30322785480, Ulica 29. rujna 2,43000 Bjelovar</item>
      <item>FAGUS DRV. OBRT VL. ANTUN KLJAIĆ, OIB 01290178100</item>
      <item>VAR društvo s ograničenom odgovornošću za unutarnju i vanjsku trgovinu i usluge, OIB 66402309304, Primišljanska 3,Zagreb</item>
      <item>3 K.F. d.o.o. za trgovinu i usluge, OIB 49939600448, Ivanićgradska 42,Zagreb</item>
      <item>VATROGASNA ZAJEDNICA OPĆINA POPOVAČA</item>
      <item>TRCZ RABLJENA VOZILA d.o.o. za trgovinu i usluge, OIB 39500334369, Zagrebačka 118,10360 Sesvete</item>
      <item>IVAN KLJAIĆ</item>
      <item>JUNGO, d.o.o.  za trgovinu i usluge, turistička agencija, OIB 66632728885, Poljička cesta 22,21315 Jesenice</item>
      <item>AUTOP. AUTOD. IVAN PAVLOVIĆ, OIB 96963825773</item>
      <item>VTROGASNA ZAJEDNICA DARUVAR</item>
      <item>BOŽIDAR BARTOL, OIB 77422815118</item>
      <item>FRANJO BOŽIĆ</item>
      <item>INFORMATIČKE TEHNOLOGIJE AUDAX d.o.o. za informatiku i poslovno savjetovanje, OIB 28434783841, Petra Krešimira IV br. 5,35000 Slavonski Brod</item>
      <item>AUTO-DABO društvo s ograničenom odgovornošću za trgovinu i usluge, OIB 81363721800, Kaniža/bb,42240 Kaniža</item>
      <item>BRKOVIĆ društvo s ograničenom odgovornošću za preradu otpadnih materijala, trgovinu i usluge, OIB 69326119226, Industrijska 3,10431 Sveta Nedelja</item>
      <item>PILANA JAKLIĆ, OIB 74345196762</item>
      <item>KLAR-IVA d.o.o. za trgovinu i usluge, OIB 03963335960, Luja Adamiča 13,Zagreb</item>
      <item>VITKOVIĆ PROM društvo s ograničenom odgovornošću za usluge, trgovinu i uvoz-izvoz, OIB 50705099618, Bocakova 48,10380 Sveti Ivan Zelina</item>
      <item>SAMO TREBA DELATI d.o.o. za trgovinu i usluge, OIB 91854435907, Selska 8,10437 Bestovje</item>
      <item>ZE - TRA društvo s ograničenom odgovornošću za proizvodnju, marketing i transport, OIB 84412170391, Krečaves 91a,10380 Sveti Ivan Zelina</item>
      <item>CE-ZA-R Centar za reciklažu d.o.o., OIB 03860945174, Josipa Lončara 15,Zagreb</item>
      <item>DANICA ANTOLKOVIĆ</item>
      <item>CENTAR ZA KOMBINIRANI TRANSPORT ZAGREB, d.d. za proizvodnju, prijevoz, otpremništvo i trgovinu, OIB 49800593791, Trg senjskih uskoka 7-8,Zagreb</item>
      <item>ZAGREBAČKA BANKA DIONIČKO DRUŠTVO, OIB 92963223473, Paromlinska 2,10000 Zagreb</item>
      <item>HRVATSKA BANKA ZA OBNOVU I RAZVITAK, OIB 26702280390, Strossmayerov Trg 9,10000 Zagreb</item>
      <item>Gordan Hudina, OIB 55156531315, Čalogovićeva Ulica 1,10000 Zagreb</item>
      <item>NEKRETNINE PLUS društvo s ograničenom odgovornošću za upravljanje nekretninama, OIB 56542840869, Varaždinska ulica, I odvojak 11,42000 Jalkovec</item>
      <item>BANKA KOVANICA dioničko društvo, OIB 33039197637, Petra Preradovića 29,42000 Varaždin</item>
      <item>HYPO INTERNATIONAL, nema,nema Klagenfurt</item>
      <item>Raiffeisenbank Austria d.d., OIB 53056966535, Petrinjska 59,10000 Zagreb</item>
      <item>Siemens dioničko društvo za elektrotehniku, OIB 12673471493, Heinzelova 70/a,10000 Zagreb</item>
      <item>KARLOVAČKA BANKA dioničko društvo, OIB 08106331075, Ivana Gorana Kovačića 1,47000 Karlovac</item>
      <item>MAMIĆ PERIĆ REBERSKI RIMAC Odvjetničko društvo, društvo s ograničenom odgovornošću, OIB 32802230502, Ivana Lučića 2A,10000 Zagreb</item>
      <item>Ivan Stanko Maleš, Ulica grada Vukovara 269f,10000 Zagreb</item>
      <item>Goran Durmiš, Preradovićeva 24,10000 Zagreb</item>
      <item>Ivana Radeljak, Masarykova 13,10000 Zagreb</item>
      <item>CIOS CARGO društvo s ograničenom odgovornošću za iznajmljivanje vozila i opreme, OIB 15284306775, Josipa Lončara 15,10000 Zagreb</item>
      <item>HETA ASSET RESOLUTION AG, /,Klagenfurt</item>
      <item>MAMIĆ PERIĆ REBERSKI RIMAC Odvjetničko društvo, društvo s ograničenom odgovornošću, OIB 32802230502, Ivana Lučića 2A,10000 Zagreb</item>
      <item>KMAG d.o.o. zastupstvo, OIB 50122329920, Gornjostupnička 18/J,10255 Gornji Stupnik</item>
      <item>Tea Žunić, Prolaz Marije Kucifikse Kozulić 2,51000 Rijeka</item>
      <item>DIART d.o.o. za proizvodnju i usluge, OIB 06185898392, Slavonska avenija 52 g,10000 Zagreb</item>
      <item>TISKARA REPRINT d.o.o. za tiskarsku djelatnost, OIB 91226922948, Kostanjevec 37,10000 Zagreb</item>
      <item>Grad Zagreb</item>
      <item>Vesna Pavličević, Bednjanska 8a,10000 Zagreb</item>
      <item>Kvantum gradnja društvo s ograničenom odgovornošću za graditeljstvo, OIB 62748007682, Dr. Ivana Novaka 38,40000 Čakovec</item>
      <item>Kvantum gradnja društvo s ograničenom odgovornošću za graditeljstvo, OIB 62748007682, Dr. Ivana Novaka 38,40000 Čakovec</item>
      <item>Odvjetničko društvo Balatinec i Nikolić društvo s ograničenom odgovornošću, OIB 55497820258, Jurišićeva 25,10000 Zagreb</item>
      <item>TRCZ AUTOMOBILI d.o.o. za trgovinu i usluge, OIB 49622102670, Savska Opatovina 42,10000 Zagreb</item>
      <item>Toni Smrček, OIB 65267705867, Heinzelova 33A,10000 Zagreb</item>
      <item>GASFIN S.A., OIB 21389958174, Route D'arlon 45,8009 Strassen</item>
      <item>TRANS ENERGY d.o.o.</item>
      <item>Mandarić &amp; Einwalter, odvjetničko društvo, j.t.d., OIB 30953527593, Prilaz Gjure Deželića 19,10000 Zagreb</item>
      <item>Vice Mandarić, OIB 16925144234, Prilaz Gjure Deželića 19,10000 Zagreb</item>
      <item>Bojan Šupuković, OIB 83950054577, Maksimirska cesta 103.,10000 Zagreb</item>
      <item>Nenad Grof, OIB 37005474978, Nikole Pavića 7,10000 Zagreb</item>
      <item>AVID nekretnine d.o.o. za usluge, OIB 19679091856, Ulica Joze Kljakovića 2 A,10360 Sesvete</item>
      <item>TRANS AUTO d.o.o. za trgovinu i usluge, OIB 31307182561, Dubrava 264,10000 Zagreb</item>
      <item>SEKUNDARAC-RESNIK d.o.o. za trgovinu i usluge, OIB 56006189918, 3. Struge 56,10000 Zagreb</item>
      <item>BTV truck logistik društvo s ograničenom odgovornošću za proizvodnju, prijevoz i trgovinu, OIB 07831041189, Vučak 30,10000 Zagreb</item>
      <item>Tomislav Rosić, OIB 50124849450, Vugrinka 34,10000 Zagreb</item>
      <item>Jurica Reberski, OIB 04868590499, Radnička c. 80,10000 Zagreb</item>
      <item>TOMISLAV ROSIĆ</item>
      <item>Jadranka Orešković, OIB 61288720188, Radnička cesta 80,10000 Zagreb</item>
      <item>Maja Buhin, OIB 41221802880, Kneza Borne 14/II,10000 Zagreb</item>
      <item>Alan Balatinec, OIB 19836946978, Jurišićeva 25,10000 Zagreb</item>
      <item>Branimir Čolić, OIB 31257012115, Užarska 28,51000 Rijeka</item>
      <item>Istok 2 projekt d.o.o. za usluge, OIB 12696669558, Slavonska avenija 24C,10000 Zagreb</item>
      <item>APS DELTA S.A., OIB 45421012929, Rue Eugène Ruppert 6,2453 Luksembourg</item>
      <item>ISTOK 2 PROJEKTI d.o.o</item>
      <item>SREDIŠNJE KLIRINŠKO DEPOZITARNO DRUŠTVO, dioničko društvo, OIB 64406809162, Ulica Vjekoslava Heinzela 62A,10000 Zagreb</item>
      <item>Kijac nekretnine d.d. upravljanje nekretninama, OIB 36063948499, Poje 1,51511 Omišalj</item>
      <item>Ljerka Živković, OIB 53744804353, Kraljevićeva 8b,10000 Zagreb</item>
      <item>EKO-BUHAČA d.o.o. za trgovinu, poljoprivredu i stočarstvo, OIB 31191518853, Glavna 50,32213 Mlaka Antinska</item>
      <item>TIGRA društvo s ograničenom odgovornošću za građevinarstvo i trgovinu, OIB 29830060230, Ivanićgradska ulica 22,10000 Zagreb</item>
      <item>BAOTIĆ NEKRETNINE d.o.o. za poslovanje nekretninama, OIB 82397711055, Maksimirska cesta 282,10000 Zagreb</item>
      <item>ROTO TRGOVINA društvo s ograničenom odgovornšću za trgovinu i usluge, OIB 07672587224, Samoborska cesta 348,10000 Zagreb</item>
      <item>BORDEN društvo s ograničenom odgovornošću za usluge i trgovinu, OIB 11057725162, Ulica Side Košutić 2,10000 Zagreb</item>
      <item>Terra avus d.o.o. za usluge, OIB 67150996490, Podlug 22,23420 Podlug</item>
      <item>Lumex trgovina društvo s ograničenom odgovornošću za trgovinu i usluge, OIB 91711698890, Ulica Matije-Petra Katančića 12C,10430 Samobor</item>
      <item>Darko Fugaj, OIB 35133897335, Gradec 133,10340 Gradec</item>
      <item>TEXT TRADE d.o.o. za poslovne usluge, OIB 11645931568, Put Petrića 43G,23000 Zadar</item>
      <item>Ivan Horžić, OIB 61044328628, Prilaz Josipa Torbarine 2,23000 Zadar</item>
      <item>Goran Glažar, OIB 26657891620, Glavani 17,51000 Kostrena</item>
      <item>PRESUMA društvo s ograničenom odgovornošću za sport i turizam, OIB 38735905827, Gromačine 20,51511 Njivice</item>
      <item>Adria Polymers društvo s ograničenom odgovornošću za trgovinu, projektiranje i građenje, OIB 80262277083, Poje 1,51511 Omišalj</item>
      <item>Hrvoje Spajić, OIB 79880553981, Preradovićeva 24,10000 Zagreb</item>
      <item>PROMO LOGISTIKA d.o.o. za usluge i turistička agenija, OIB 11815688677, Radnička cesta 173,10000 Zagreb</item>
      <item>Frane-Matej Barišić, OIB 76335491461</item>
      <item>MGL INTERNATIONAL d.o.o. za hotelijerstvo, OIB 38348981192, Emila Antića 68,51260 Selce</item>
      <item>DIZMAR d.o.o. za trgovinu i usluge, OIB 42645058618, Majstorska ulica 5,10000 Zagreb</item>
      <item>IMPERIJ GRAĐENJE d.o.o. za građenje, trgovinu i usluge, OIB 55690697018, Ulica Vladimira Ruždjaka 8,10360 Sesvete</item>
      <item>Dubravka Miše, OIB 39653067388, Jordanovac 111,10000 Zagreb</item>
      <item>BRAVARIJA PTIČAR d.o.o. za usluge, OIB 91553749716, Donje Svetice 40,10000 Zagreb</item>
      <item>Vjeko Sliško, OIB 39671682403, Ulica Ivana Bunića Vučića 7,10000 Zagreb</item>
      <item>FENIKS SISTEMI društvo s ograničenom odgovornošću za proizvodnju, trgovinu i usluge, OIB 72843945942, Slavonska avenija 72,10000 Zagreb</item>
      <item>KERA TERM trgovina d.o.o. za trgovinu, OIB 42570728116, Jadranska avenija 9,10000 Zagreb</item>
      <item>KorBox d.o.o. za trgovinu i usluge, OIB 54253942164, Trgovačka ulica 6,10000 Zagreb</item>
      <item>AKDAMAR društvo s ograničenom odgovornošću za trgovinu na veliko i posredovanje u trgovini i popravak električnih aparata, OIB 52618031570, II Trnava 9,10000 Zagreb</item>
      <item>Primo-turizam d.o.o. za ugostiteljstvo i turizam, OIB 69922577580, Slatinska ulica 4,10360 Sesvete</item>
      <item>DRUGI KLIK d.o.o. za usluge, OIB 11447128473, Slavonska avenija 26/2,10000 Zagreb</item>
      <item>KVANTUM društvo s ograničenom odgovornošću za graditeljstvo i trgovinu, OIB 25978174316, Slavonska avenija 24C,10000 Zagreb</item>
      <item>AQUAMONT d.o.o. za graditeljstvo, trgovinu i usluge, OIB 85058985197, Ulica Marija Talana 2,10000 Zagreb</item>
      <item>PON - PET d.o.o. za usluge, OIB 40168263011, Kuševačka ulica 52C,10000 Zagreb</item>
      <item>Mirko Ptičar, OIB 28268459889, Ulica Dore Pejačević 5,10000 Zagreb</item>
      <item>Rikard Bandula, OIB 39457878002, Medveščina 25,10000 Zagreb</item>
      <item>MK-MONTLIM, d.o.o. za metaloprerađivačku djelatnost, OIB 67292588037, Dobrodolska 27,10360 Sesvete</item>
      <item>TERRA FIRMA dioničko društvo za ulaganje u nekretnine, OIB 22198253360, Ulica Pere Budmanija 3,10000 Zagreb</item>
      <item>BTV truck logistik društvo s ograničenom odgovornošću za proizvodnju, prijevoz i trgovinu, OIB 07831041189, Slavonska avenija 62A,10000 Zagreb</item>
      <item>Antonija Močić, OIB 28657490092, Ulica Josipa Kosora 13,22320 Drniš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71451172026</item>
      <item>, OIB 58098157434</item>
      <item>, OIB 22593287559</item>
      <item>, OIB 13667298928</item>
      <item>, OIB null</item>
      <item>, OIB 15364543303</item>
      <item>, OIB 38935991904</item>
      <item>, OIB 89868920596</item>
      <item>, OIB 61067316396</item>
      <item>, OIB 61817894937</item>
      <item>, OIB 32258484464</item>
      <item>, OIB 40207522223</item>
      <item>, OIB 26189340470</item>
      <item>, OIB 37154625188</item>
      <item>, OIB null</item>
      <item>, OIB null</item>
      <item>, OIB 79438419256</item>
      <item>, OIB null</item>
      <item>, OIB null</item>
      <item>, OIB null</item>
      <item>, OIB 03517896862</item>
      <item>, OIB 91901325663</item>
      <item>, OIB 14411754953</item>
      <item>, OIB 22052348114</item>
      <item>, OIB null</item>
      <item>, OIB 89206455960</item>
      <item>, OIB 75933519360</item>
      <item>, OIB 30314115980</item>
      <item>, OIB null</item>
      <item>, OIB null</item>
      <item>, OIB null</item>
      <item>, OIB 30322785480</item>
      <item>, OIB 01290178100</item>
      <item>, OIB 66402309304</item>
      <item>, OIB 49939600448</item>
      <item>, OIB null</item>
      <item>, OIB 39500334369</item>
      <item>, OIB null</item>
      <item>, OIB 66632728885</item>
      <item>, OIB 96963825773</item>
      <item>, OIB null</item>
      <item>, OIB 77422815118</item>
      <item>, OIB null</item>
      <item>, OIB 28434783841</item>
      <item>, OIB 81363721800</item>
      <item>, OIB 69326119226</item>
      <item>, OIB 74345196762</item>
      <item>, OIB 03963335960</item>
      <item>, OIB 50705099618</item>
      <item>, OIB 91854435907</item>
      <item>, OIB 84412170391</item>
      <item>, OIB 03860945174</item>
      <item>, OIB null</item>
      <item>, OIB 49800593791</item>
      <item>, OIB 92963223473</item>
      <item>, OIB 26702280390</item>
      <item>, OIB 55156531315</item>
      <item>, OIB 56542840869</item>
      <item>, OIB 33039197637</item>
      <item>, OIB null</item>
      <item>, OIB 53056966535</item>
      <item>, OIB 12673471493</item>
      <item>, OIB 08106331075</item>
      <item>, OIB 32802230502</item>
      <item>, OIB null</item>
      <item>, OIB null</item>
      <item>, OIB null</item>
      <item>, OIB 15284306775</item>
      <item>, OIB null</item>
      <item>, OIB 32802230502</item>
      <item>, OIB 50122329920</item>
      <item>, OIB null</item>
      <item>, OIB 06185898392</item>
      <item>, OIB 91226922948</item>
      <item>, OIB null</item>
      <item>, OIB null</item>
      <item>, OIB 62748007682</item>
      <item>, OIB 62748007682</item>
      <item>, OIB 55497820258</item>
      <item>, OIB 49622102670</item>
      <item>, OIB 65267705867</item>
      <item>, OIB 21389958174</item>
      <item>, OIB null</item>
      <item>, OIB 30953527593</item>
      <item>, OIB 16925144234</item>
      <item>, OIB 83950054577</item>
      <item>, OIB 37005474978</item>
      <item>, OIB 19679091856</item>
      <item>, OIB 31307182561</item>
      <item>, OIB 56006189918</item>
      <item>, OIB 07831041189</item>
      <item>, OIB 50124849450</item>
      <item>, OIB 04868590499</item>
      <item>, OIB null</item>
      <item>, OIB 61288720188</item>
      <item>, OIB 41221802880</item>
      <item>, OIB 19836946978</item>
      <item>, OIB 31257012115</item>
      <item>, OIB 12696669558</item>
      <item>, OIB 45421012929</item>
      <item>, OIB null</item>
      <item>, OIB 64406809162</item>
      <item>, OIB 36063948499</item>
      <item>, OIB 53744804353</item>
      <item>, OIB 31191518853</item>
      <item>, OIB 29830060230</item>
      <item>, OIB 82397711055</item>
      <item>, OIB 07672587224</item>
      <item>, OIB 11057725162</item>
      <item>, OIB 67150996490</item>
      <item>, OIB 91711698890</item>
      <item>, OIB 35133897335</item>
      <item>, OIB 11645931568</item>
      <item>, OIB 61044328628</item>
      <item>, OIB 26657891620</item>
      <item>, OIB 38735905827</item>
      <item>, OIB 80262277083</item>
      <item>, OIB 79880553981</item>
      <item>, OIB 11815688677</item>
      <item>, OIB 76335491461</item>
      <item>, OIB 38348981192</item>
      <item>, OIB 42645058618</item>
      <item>, OIB 55690697018</item>
      <item>, OIB 39653067388</item>
      <item>, OIB 91553749716</item>
      <item>, OIB 39671682403</item>
      <item>, OIB 72843945942</item>
      <item>, OIB 42570728116</item>
      <item>, OIB 54253942164</item>
      <item>, OIB 52618031570</item>
      <item>, OIB 69922577580</item>
      <item>, OIB 11447128473</item>
      <item>, OIB 25978174316</item>
      <item>, OIB 85058985197</item>
      <item>, OIB 40168263011</item>
      <item>, OIB 28268459889</item>
      <item>, OIB 39457878002</item>
      <item>, OIB 67292588037</item>
      <item>, OIB 22198253360</item>
      <item>, OIB 07831041189</item>
      <item>, OIB 28657490092</item>
    </izvorni_sadrzaj>
    <derivirana_varijabla naziv="DomainObject.Predmet.SudioniciListNazivOIB_1">
      <item>, OIB 85821130368</item>
      <item>, OIB 71451172026</item>
      <item>, OIB 58098157434</item>
      <item>, OIB 22593287559</item>
      <item>, OIB 13667298928</item>
      <item>, OIB null</item>
      <item>, OIB 15364543303</item>
      <item>, OIB 38935991904</item>
      <item>, OIB 89868920596</item>
      <item>, OIB 61067316396</item>
      <item>, OIB 61817894937</item>
      <item>, OIB 32258484464</item>
      <item>, OIB 40207522223</item>
      <item>, OIB 26189340470</item>
      <item>, OIB 37154625188</item>
      <item>, OIB null</item>
      <item>, OIB null</item>
      <item>, OIB 79438419256</item>
      <item>, OIB null</item>
      <item>, OIB null</item>
      <item>, OIB null</item>
      <item>, OIB 03517896862</item>
      <item>, OIB 91901325663</item>
      <item>, OIB 14411754953</item>
      <item>, OIB 22052348114</item>
      <item>, OIB null</item>
      <item>, OIB 89206455960</item>
      <item>, OIB 75933519360</item>
      <item>, OIB 30314115980</item>
      <item>, OIB null</item>
      <item>, OIB null</item>
      <item>, OIB null</item>
      <item>, OIB 30322785480</item>
      <item>, OIB 01290178100</item>
      <item>, OIB 66402309304</item>
      <item>, OIB 49939600448</item>
      <item>, OIB null</item>
      <item>, OIB 39500334369</item>
      <item>, OIB null</item>
      <item>, OIB 66632728885</item>
      <item>, OIB 96963825773</item>
      <item>, OIB null</item>
      <item>, OIB 77422815118</item>
      <item>, OIB null</item>
      <item>, OIB 28434783841</item>
      <item>, OIB 81363721800</item>
      <item>, OIB 69326119226</item>
      <item>, OIB 74345196762</item>
      <item>, OIB 03963335960</item>
      <item>, OIB 50705099618</item>
      <item>, OIB 91854435907</item>
      <item>, OIB 84412170391</item>
      <item>, OIB 03860945174</item>
      <item>, OIB null</item>
      <item>, OIB 49800593791</item>
      <item>, OIB 92963223473</item>
      <item>, OIB 26702280390</item>
      <item>, OIB 55156531315</item>
      <item>, OIB 56542840869</item>
      <item>, OIB 33039197637</item>
      <item>, OIB null</item>
      <item>, OIB 53056966535</item>
      <item>, OIB 12673471493</item>
      <item>, OIB 08106331075</item>
      <item>, OIB 32802230502</item>
      <item>, OIB null</item>
      <item>, OIB null</item>
      <item>, OIB null</item>
      <item>, OIB 15284306775</item>
      <item>, OIB null</item>
      <item>, OIB 32802230502</item>
      <item>, OIB 50122329920</item>
      <item>, OIB null</item>
      <item>, OIB 06185898392</item>
      <item>, OIB 91226922948</item>
      <item>, OIB null</item>
      <item>, OIB null</item>
      <item>, OIB 62748007682</item>
      <item>, OIB 62748007682</item>
      <item>, OIB 55497820258</item>
      <item>, OIB 49622102670</item>
      <item>, OIB 65267705867</item>
      <item>, OIB 21389958174</item>
      <item>, OIB null</item>
      <item>, OIB 30953527593</item>
      <item>, OIB 16925144234</item>
      <item>, OIB 83950054577</item>
      <item>, OIB 37005474978</item>
      <item>, OIB 19679091856</item>
      <item>, OIB 31307182561</item>
      <item>, OIB 56006189918</item>
      <item>, OIB 07831041189</item>
      <item>, OIB 50124849450</item>
      <item>, OIB 04868590499</item>
      <item>, OIB null</item>
      <item>, OIB 61288720188</item>
      <item>, OIB 41221802880</item>
      <item>, OIB 19836946978</item>
      <item>, OIB 31257012115</item>
      <item>, OIB 12696669558</item>
      <item>, OIB 45421012929</item>
      <item>, OIB null</item>
      <item>, OIB 64406809162</item>
      <item>, OIB 36063948499</item>
      <item>, OIB 53744804353</item>
      <item>, OIB 31191518853</item>
      <item>, OIB 29830060230</item>
      <item>, OIB 82397711055</item>
      <item>, OIB 07672587224</item>
      <item>, OIB 11057725162</item>
      <item>, OIB 67150996490</item>
      <item>, OIB 91711698890</item>
      <item>, OIB 35133897335</item>
      <item>, OIB 11645931568</item>
      <item>, OIB 61044328628</item>
      <item>, OIB 26657891620</item>
      <item>, OIB 38735905827</item>
      <item>, OIB 80262277083</item>
      <item>, OIB 79880553981</item>
      <item>, OIB 11815688677</item>
      <item>, OIB 76335491461</item>
      <item>, OIB 38348981192</item>
      <item>, OIB 42645058618</item>
      <item>, OIB 55690697018</item>
      <item>, OIB 39653067388</item>
      <item>, OIB 91553749716</item>
      <item>, OIB 39671682403</item>
      <item>, OIB 72843945942</item>
      <item>, OIB 42570728116</item>
      <item>, OIB 54253942164</item>
      <item>, OIB 52618031570</item>
      <item>, OIB 69922577580</item>
      <item>, OIB 11447128473</item>
      <item>, OIB 25978174316</item>
      <item>, OIB 85058985197</item>
      <item>, OIB 40168263011</item>
      <item>, OIB 28268459889</item>
      <item>, OIB 39457878002</item>
      <item>, OIB 67292588037</item>
      <item>, OIB 22198253360</item>
      <item>, OIB 07831041189</item>
      <item>, OIB 28657490092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Bijenička cesta 27 p.p.369, 10000 Zagreb</item>
    </izvorni_sadrzaj>
    <derivirana_varijabla naziv="DomainObject.Predmet.StecajniUpraviteljiListAddressOIB_1">
      <item>Marija Vujčić Turkulin, OIB 22593287559, Bijenička cesta 27 p.p.369,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9A064B-CE68-4C8E-8E23-0C7025E19DD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TRGOVACKI SUD U ZAGREBU</properties:Company>
  <properties:Pages>4</properties:Pages>
  <properties:Words>992</properties:Words>
  <properties:Characters>5710</properties:Characters>
  <properties:Lines>183</properties:Lines>
  <properties:Paragraphs>88</properties:Paragraphs>
  <properties:TotalTime>86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6804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2024-03-15T09:39:00Z</dcterms:created>
  <dc:creator>BISERKA CALIC</dc:creator>
  <cp:lastModifiedBy>Vinka Mihalinčić</cp:lastModifiedBy>
  <cp:lastPrinted>2023-11-21T09:11:00Z</cp:lastPrinted>
  <dcterms:modified xmlns:xsi="http://www.w3.org/2001/XMLSchema-instance" xsi:type="dcterms:W3CDTF">2024-03-19T13:40:00Z</dcterms:modified>
  <cp:revision>60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St-1984/2013-1065 / Zapisnik - Ročište za dražbu (St-1984-13 - 11. DRAŽBA - kčbr. 6915-79 - 11,00.docx)</vt:lpwstr>
  </prop:property>
  <prop:property fmtid="{D5CDD505-2E9C-101B-9397-08002B2CF9AE}" pid="4" name="CC_coloring">
    <vt:bool>false</vt:bool>
  </prop:property>
  <prop:property fmtid="{D5CDD505-2E9C-101B-9397-08002B2CF9AE}" pid="5" name="BrojStranica">
    <vt:i4>4</vt:i4>
  </prop:property>
</prop:Properties>
</file>